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599" w:rsidRPr="00EA3000" w:rsidRDefault="00F53533" w:rsidP="0004133A">
      <w:pPr>
        <w:pStyle w:val="Assignmenttitle"/>
      </w:pPr>
      <w:bookmarkStart w:id="0" w:name="_GoBack"/>
      <w:bookmarkEnd w:id="0"/>
      <w:r>
        <w:t>Oral Assign</w:t>
      </w:r>
      <w:r w:rsidR="009200B9">
        <w:t>ment</w:t>
      </w:r>
      <w:r w:rsidR="002B4D99">
        <w:t xml:space="preserve"> </w:t>
      </w:r>
    </w:p>
    <w:p w:rsidR="007802CE" w:rsidRDefault="004533B5" w:rsidP="00EE4BB4">
      <w:pPr>
        <w:pStyle w:val="SubjectTitlecode"/>
      </w:pPr>
      <w:r w:rsidRPr="0050043C">
        <w:t xml:space="preserve">Certificate IV in </w:t>
      </w:r>
      <w:r w:rsidR="008E2C06" w:rsidRPr="0050043C">
        <w:t>Finance and Mortgage Broking</w:t>
      </w:r>
      <w:r w:rsidR="00812C8E">
        <w:t xml:space="preserve"> </w:t>
      </w:r>
      <w:r w:rsidR="00B65670" w:rsidRPr="0050043C">
        <w:t>(</w:t>
      </w:r>
      <w:r w:rsidR="00272E06">
        <w:t>CIVMB</w:t>
      </w:r>
      <w:r w:rsidR="00B811FC" w:rsidRPr="0050043C">
        <w:t>_</w:t>
      </w:r>
      <w:r w:rsidR="009200B9" w:rsidRPr="0050043C">
        <w:t>OR</w:t>
      </w:r>
      <w:r w:rsidR="00B811FC" w:rsidRPr="0050043C">
        <w:t>_</w:t>
      </w:r>
      <w:r w:rsidR="009200B9" w:rsidRPr="0050043C">
        <w:t>v</w:t>
      </w:r>
      <w:r w:rsidR="007079FE">
        <w:t>4</w:t>
      </w:r>
      <w:r w:rsidR="00B65670" w:rsidRPr="0050043C">
        <w:t>)</w:t>
      </w:r>
    </w:p>
    <w:p w:rsidR="007079FE" w:rsidRPr="004533B5" w:rsidRDefault="007079FE" w:rsidP="00EE4BB4">
      <w:pPr>
        <w:pStyle w:val="SubjectTitlecode"/>
      </w:pPr>
      <w:r>
        <w:t>Audio</w:t>
      </w:r>
    </w:p>
    <w:p w:rsidR="00F14599" w:rsidRDefault="00F14599" w:rsidP="00751558">
      <w:pPr>
        <w:pStyle w:val="sh"/>
      </w:pPr>
      <w:r w:rsidRPr="0008486F">
        <w:t>Student identification</w:t>
      </w:r>
      <w:r w:rsidRPr="00BA5598">
        <w:t xml:space="preserve"> </w:t>
      </w:r>
      <w:r w:rsidRPr="003A4977">
        <w:rPr>
          <w:i/>
        </w:rPr>
        <w:t>(student to complete)</w:t>
      </w:r>
    </w:p>
    <w:p w:rsidR="00F14599" w:rsidRDefault="00F14599" w:rsidP="00AF08CB">
      <w:r w:rsidRPr="0008486F">
        <w:t xml:space="preserve">Please complete the fields </w:t>
      </w:r>
      <w:r w:rsidRPr="00B14DBC">
        <w:rPr>
          <w:highlight w:val="lightGray"/>
        </w:rPr>
        <w:t>shaded grey</w:t>
      </w:r>
      <w:r w:rsidRPr="00584708">
        <w:t>.</w:t>
      </w:r>
    </w:p>
    <w:tbl>
      <w:tblPr>
        <w:tblW w:w="9752"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2265"/>
        <w:gridCol w:w="7487"/>
      </w:tblGrid>
      <w:tr w:rsidR="00F14599" w:rsidRPr="00E44ED3" w:rsidTr="00F678B9">
        <w:trPr>
          <w:trHeight w:hRule="exact" w:val="397"/>
        </w:trPr>
        <w:tc>
          <w:tcPr>
            <w:tcW w:w="2265" w:type="dxa"/>
            <w:vAlign w:val="center"/>
          </w:tcPr>
          <w:p w:rsidR="00F14599" w:rsidRPr="00DC0EB2" w:rsidRDefault="00F14599" w:rsidP="00281EFD">
            <w:pPr>
              <w:pStyle w:val="th"/>
              <w:keepNext w:val="0"/>
              <w:jc w:val="left"/>
            </w:pPr>
            <w:r w:rsidRPr="00DC0EB2">
              <w:t>Student number</w:t>
            </w:r>
          </w:p>
        </w:tc>
        <w:tc>
          <w:tcPr>
            <w:tcW w:w="7487" w:type="dxa"/>
            <w:shd w:val="clear" w:color="auto" w:fill="D9D9D9" w:themeFill="background1" w:themeFillShade="D9"/>
            <w:vAlign w:val="center"/>
          </w:tcPr>
          <w:p w:rsidR="00F14599" w:rsidRPr="005C7A2A" w:rsidRDefault="00F14599" w:rsidP="00281EFD">
            <w:pPr>
              <w:pStyle w:val="tt"/>
            </w:pPr>
          </w:p>
        </w:tc>
      </w:tr>
    </w:tbl>
    <w:p w:rsidR="0046129F" w:rsidRDefault="007079FE" w:rsidP="0085621E">
      <w:pPr>
        <w:pStyle w:val="sh"/>
        <w:rPr>
          <w:i/>
        </w:rPr>
      </w:pPr>
      <w:r>
        <w:t>Oral a</w:t>
      </w:r>
      <w:r w:rsidR="0046129F">
        <w:t xml:space="preserve">ssignment result </w:t>
      </w:r>
      <w:r w:rsidR="0046129F" w:rsidRPr="0085621E">
        <w:rPr>
          <w:i/>
        </w:rPr>
        <w:t>(assessor to complete)</w:t>
      </w:r>
    </w:p>
    <w:tbl>
      <w:tblPr>
        <w:tblW w:w="9752"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top w:w="57" w:type="dxa"/>
          <w:left w:w="57" w:type="dxa"/>
          <w:bottom w:w="57" w:type="dxa"/>
          <w:right w:w="57" w:type="dxa"/>
        </w:tblCellMar>
        <w:tblLook w:val="0000" w:firstRow="0" w:lastRow="0" w:firstColumn="0" w:lastColumn="0" w:noHBand="0" w:noVBand="0"/>
      </w:tblPr>
      <w:tblGrid>
        <w:gridCol w:w="9752"/>
      </w:tblGrid>
      <w:tr w:rsidR="0046129F" w:rsidRPr="00C7594D" w:rsidTr="009562F7">
        <w:trPr>
          <w:cantSplit/>
        </w:trPr>
        <w:tc>
          <w:tcPr>
            <w:tcW w:w="9752" w:type="dxa"/>
            <w:tcBorders>
              <w:bottom w:val="single" w:sz="2" w:space="0" w:color="808080" w:themeColor="background1" w:themeShade="80"/>
            </w:tcBorders>
            <w:tcMar>
              <w:top w:w="57" w:type="dxa"/>
            </w:tcMar>
            <w:vAlign w:val="center"/>
          </w:tcPr>
          <w:p w:rsidR="0046129F" w:rsidRPr="005E6208" w:rsidRDefault="0046129F" w:rsidP="003A4977">
            <w:pPr>
              <w:pStyle w:val="th"/>
              <w:jc w:val="left"/>
              <w:rPr>
                <w:szCs w:val="17"/>
              </w:rPr>
            </w:pPr>
            <w:r w:rsidRPr="005E6208">
              <w:rPr>
                <w:szCs w:val="17"/>
              </w:rPr>
              <w:t>Result — first submission (Details for each activity are shown in the table below)</w:t>
            </w:r>
            <w:r w:rsidR="003A4977">
              <w:rPr>
                <w:szCs w:val="17"/>
              </w:rPr>
              <w:t xml:space="preserve"> </w:t>
            </w:r>
          </w:p>
        </w:tc>
      </w:tr>
      <w:tr w:rsidR="0046129F" w:rsidRPr="00C7594D" w:rsidTr="009562F7">
        <w:trPr>
          <w:cantSplit/>
          <w:trHeight w:hRule="exact" w:val="397"/>
        </w:trPr>
        <w:tc>
          <w:tcPr>
            <w:tcW w:w="9752" w:type="dxa"/>
            <w:shd w:val="clear" w:color="auto" w:fill="D9D9D9" w:themeFill="background1" w:themeFillShade="D9"/>
            <w:tcMar>
              <w:top w:w="57" w:type="dxa"/>
            </w:tcMar>
            <w:vAlign w:val="center"/>
          </w:tcPr>
          <w:p w:rsidR="0046129F" w:rsidRPr="005E6208" w:rsidRDefault="0046129F" w:rsidP="005C7A2A">
            <w:pPr>
              <w:pStyle w:val="Markerfeedback"/>
            </w:pPr>
          </w:p>
        </w:tc>
      </w:tr>
      <w:tr w:rsidR="0046129F" w:rsidRPr="00C7594D" w:rsidTr="009562F7">
        <w:trPr>
          <w:cantSplit/>
          <w:trHeight w:hRule="exact" w:val="397"/>
        </w:trPr>
        <w:tc>
          <w:tcPr>
            <w:tcW w:w="9752" w:type="dxa"/>
            <w:tcBorders>
              <w:bottom w:val="single" w:sz="2" w:space="0" w:color="808080" w:themeColor="background1" w:themeShade="80"/>
            </w:tcBorders>
            <w:tcMar>
              <w:top w:w="57" w:type="dxa"/>
            </w:tcMar>
            <w:vAlign w:val="center"/>
          </w:tcPr>
          <w:p w:rsidR="0046129F" w:rsidRPr="005E6208" w:rsidRDefault="009562F7" w:rsidP="005C7A2A">
            <w:pPr>
              <w:pStyle w:val="th"/>
              <w:jc w:val="left"/>
            </w:pPr>
            <w:r w:rsidRPr="009562F7">
              <w:t>Parts that must be resubmitted:</w:t>
            </w:r>
          </w:p>
        </w:tc>
      </w:tr>
      <w:tr w:rsidR="009562F7" w:rsidRPr="002124A2" w:rsidTr="009562F7">
        <w:trPr>
          <w:cantSplit/>
          <w:trHeight w:hRule="exact" w:val="397"/>
        </w:trPr>
        <w:tc>
          <w:tcPr>
            <w:tcW w:w="9752" w:type="dxa"/>
            <w:shd w:val="clear" w:color="auto" w:fill="D9D9D9" w:themeFill="background1" w:themeFillShade="D9"/>
            <w:tcMar>
              <w:top w:w="57" w:type="dxa"/>
            </w:tcMar>
            <w:vAlign w:val="center"/>
          </w:tcPr>
          <w:p w:rsidR="009562F7" w:rsidRPr="002124A2" w:rsidRDefault="009562F7" w:rsidP="002124A2">
            <w:pPr>
              <w:pStyle w:val="Markerfeedback"/>
            </w:pPr>
          </w:p>
        </w:tc>
      </w:tr>
      <w:tr w:rsidR="009562F7" w:rsidRPr="002124A2" w:rsidTr="009562F7">
        <w:trPr>
          <w:cantSplit/>
          <w:trHeight w:hRule="exact" w:val="397"/>
        </w:trPr>
        <w:tc>
          <w:tcPr>
            <w:tcW w:w="9752" w:type="dxa"/>
            <w:tcBorders>
              <w:bottom w:val="single" w:sz="2" w:space="0" w:color="808080" w:themeColor="background1" w:themeShade="80"/>
            </w:tcBorders>
            <w:tcMar>
              <w:top w:w="57" w:type="dxa"/>
            </w:tcMar>
            <w:vAlign w:val="center"/>
          </w:tcPr>
          <w:p w:rsidR="009562F7" w:rsidRPr="002124A2" w:rsidRDefault="009562F7" w:rsidP="002124A2">
            <w:pPr>
              <w:pStyle w:val="th"/>
              <w:jc w:val="left"/>
            </w:pPr>
            <w:r w:rsidRPr="002124A2">
              <w:t>Result — resubmission (if applicable)</w:t>
            </w:r>
          </w:p>
        </w:tc>
      </w:tr>
      <w:tr w:rsidR="0046129F" w:rsidRPr="00C7594D" w:rsidTr="009562F7">
        <w:trPr>
          <w:cantSplit/>
          <w:trHeight w:hRule="exact" w:val="397"/>
        </w:trPr>
        <w:tc>
          <w:tcPr>
            <w:tcW w:w="9752" w:type="dxa"/>
            <w:shd w:val="clear" w:color="auto" w:fill="D9D9D9" w:themeFill="background1" w:themeFillShade="D9"/>
            <w:tcMar>
              <w:top w:w="57" w:type="dxa"/>
            </w:tcMar>
            <w:vAlign w:val="center"/>
          </w:tcPr>
          <w:p w:rsidR="0046129F" w:rsidRPr="005E6208" w:rsidRDefault="0046129F" w:rsidP="00B57C18">
            <w:pPr>
              <w:pStyle w:val="Markerfeedback"/>
            </w:pPr>
          </w:p>
        </w:tc>
      </w:tr>
    </w:tbl>
    <w:p w:rsidR="0046129F" w:rsidRDefault="0046129F" w:rsidP="003900B1">
      <w:pPr>
        <w:pStyle w:val="sh"/>
      </w:pPr>
      <w:r>
        <w:t>Result summary</w:t>
      </w:r>
      <w:r w:rsidRPr="003A4977">
        <w:t xml:space="preserve"> </w:t>
      </w:r>
      <w:r w:rsidRPr="003900B1">
        <w:t>(assessor to complete)</w:t>
      </w:r>
    </w:p>
    <w:tbl>
      <w:tblPr>
        <w:tblW w:w="9752"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top w:w="57" w:type="dxa"/>
          <w:left w:w="57" w:type="dxa"/>
          <w:bottom w:w="57" w:type="dxa"/>
          <w:right w:w="57" w:type="dxa"/>
        </w:tblCellMar>
        <w:tblLook w:val="0000" w:firstRow="0" w:lastRow="0" w:firstColumn="0" w:lastColumn="0" w:noHBand="0" w:noVBand="0"/>
      </w:tblPr>
      <w:tblGrid>
        <w:gridCol w:w="1143"/>
        <w:gridCol w:w="3003"/>
        <w:gridCol w:w="1031"/>
        <w:gridCol w:w="2144"/>
        <w:gridCol w:w="2431"/>
      </w:tblGrid>
      <w:tr w:rsidR="000F7AE5" w:rsidRPr="00C7594D" w:rsidTr="009C74F5">
        <w:tc>
          <w:tcPr>
            <w:tcW w:w="1134" w:type="dxa"/>
            <w:tcBorders>
              <w:top w:val="nil"/>
              <w:left w:val="nil"/>
              <w:bottom w:val="single" w:sz="2" w:space="0" w:color="808080" w:themeColor="background1" w:themeShade="80"/>
              <w:right w:val="nil"/>
            </w:tcBorders>
            <w:vAlign w:val="center"/>
          </w:tcPr>
          <w:p w:rsidR="000F7AE5" w:rsidRPr="00C7594D" w:rsidRDefault="000F7AE5" w:rsidP="009C74F5">
            <w:pPr>
              <w:pStyle w:val="th"/>
            </w:pPr>
          </w:p>
        </w:tc>
        <w:tc>
          <w:tcPr>
            <w:tcW w:w="2977" w:type="dxa"/>
            <w:tcBorders>
              <w:top w:val="nil"/>
              <w:left w:val="nil"/>
              <w:bottom w:val="single" w:sz="2" w:space="0" w:color="808080" w:themeColor="background1" w:themeShade="80"/>
              <w:right w:val="single" w:sz="2" w:space="0" w:color="808080" w:themeColor="background1" w:themeShade="80"/>
            </w:tcBorders>
            <w:shd w:val="clear" w:color="auto" w:fill="auto"/>
            <w:vAlign w:val="center"/>
          </w:tcPr>
          <w:p w:rsidR="000F7AE5" w:rsidRPr="00C7594D" w:rsidRDefault="000F7AE5" w:rsidP="00105087">
            <w:pPr>
              <w:pStyle w:val="th"/>
            </w:pPr>
          </w:p>
        </w:tc>
        <w:tc>
          <w:tcPr>
            <w:tcW w:w="102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0F7AE5" w:rsidRPr="00105087" w:rsidRDefault="000F7AE5" w:rsidP="00105087">
            <w:pPr>
              <w:pStyle w:val="th"/>
            </w:pPr>
            <w:r>
              <w:t>Time</w:t>
            </w:r>
          </w:p>
        </w:tc>
        <w:tc>
          <w:tcPr>
            <w:tcW w:w="212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F7AE5" w:rsidRPr="00105087" w:rsidRDefault="000F7AE5" w:rsidP="00105087">
            <w:pPr>
              <w:pStyle w:val="th"/>
            </w:pPr>
            <w:r w:rsidRPr="00105087">
              <w:t>First submission</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F7AE5" w:rsidRPr="00105087" w:rsidRDefault="000F7AE5" w:rsidP="00105087">
            <w:pPr>
              <w:pStyle w:val="th"/>
            </w:pPr>
            <w:r w:rsidRPr="00105087">
              <w:t>Resubmission (if required)</w:t>
            </w:r>
          </w:p>
        </w:tc>
      </w:tr>
      <w:tr w:rsidR="000F7AE5" w:rsidRPr="00C7594D" w:rsidTr="009C74F5">
        <w:tc>
          <w:tcPr>
            <w:tcW w:w="1134" w:type="dxa"/>
            <w:vMerge w:val="restart"/>
            <w:tcBorders>
              <w:top w:val="single" w:sz="2" w:space="0" w:color="808080" w:themeColor="background1" w:themeShade="80"/>
              <w:left w:val="single" w:sz="2" w:space="0" w:color="808080" w:themeColor="background1" w:themeShade="80"/>
              <w:right w:val="single" w:sz="2" w:space="0" w:color="808080" w:themeColor="background1" w:themeShade="80"/>
            </w:tcBorders>
            <w:vAlign w:val="center"/>
          </w:tcPr>
          <w:p w:rsidR="000F7AE5" w:rsidRPr="004D66E6" w:rsidRDefault="000F7AE5" w:rsidP="009C74F5">
            <w:pPr>
              <w:pStyle w:val="tt"/>
              <w:jc w:val="center"/>
              <w:rPr>
                <w:b/>
                <w:szCs w:val="17"/>
              </w:rPr>
            </w:pPr>
            <w:r>
              <w:rPr>
                <w:b/>
                <w:szCs w:val="17"/>
              </w:rPr>
              <w:t>Preparation for oral assessment</w:t>
            </w:r>
          </w:p>
        </w:tc>
        <w:tc>
          <w:tcPr>
            <w:tcW w:w="297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0F7AE5" w:rsidRPr="005E6208" w:rsidRDefault="000F7AE5" w:rsidP="00105087">
            <w:pPr>
              <w:pStyle w:val="tt"/>
              <w:rPr>
                <w:szCs w:val="17"/>
              </w:rPr>
            </w:pPr>
            <w:r>
              <w:rPr>
                <w:szCs w:val="17"/>
              </w:rPr>
              <w:t>Part 1 Instructions</w:t>
            </w:r>
          </w:p>
        </w:tc>
        <w:tc>
          <w:tcPr>
            <w:tcW w:w="102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0F7AE5" w:rsidRDefault="000F7AE5" w:rsidP="00FA5305">
            <w:pPr>
              <w:pStyle w:val="tt"/>
              <w:jc w:val="center"/>
            </w:pPr>
          </w:p>
        </w:tc>
        <w:tc>
          <w:tcPr>
            <w:tcW w:w="212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p w:rsidR="000F7AE5" w:rsidRPr="00FA5305" w:rsidRDefault="000F7AE5" w:rsidP="00FA5305">
            <w:pPr>
              <w:pStyle w:val="Markerfeedback"/>
              <w:jc w:val="center"/>
            </w:pPr>
            <w:r w:rsidRPr="00FA5305">
              <w:t>n/a</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p w:rsidR="000F7AE5" w:rsidRPr="00FA5305" w:rsidRDefault="000F7AE5" w:rsidP="00FA5305">
            <w:pPr>
              <w:pStyle w:val="Markerfeedback"/>
              <w:jc w:val="center"/>
            </w:pPr>
            <w:r w:rsidRPr="00FA5305">
              <w:t>n/a</w:t>
            </w:r>
          </w:p>
        </w:tc>
      </w:tr>
      <w:tr w:rsidR="000F7AE5" w:rsidRPr="00C7594D" w:rsidTr="009C74F5">
        <w:tc>
          <w:tcPr>
            <w:tcW w:w="1134" w:type="dxa"/>
            <w:vMerge/>
            <w:tcBorders>
              <w:left w:val="single" w:sz="2" w:space="0" w:color="808080" w:themeColor="background1" w:themeShade="80"/>
              <w:right w:val="single" w:sz="2" w:space="0" w:color="808080" w:themeColor="background1" w:themeShade="80"/>
            </w:tcBorders>
            <w:vAlign w:val="center"/>
          </w:tcPr>
          <w:p w:rsidR="000F7AE5" w:rsidRPr="004D66E6" w:rsidRDefault="000F7AE5" w:rsidP="009C74F5">
            <w:pPr>
              <w:pStyle w:val="tt"/>
              <w:jc w:val="center"/>
              <w:rPr>
                <w:b/>
                <w:szCs w:val="17"/>
              </w:rPr>
            </w:pPr>
          </w:p>
        </w:tc>
        <w:tc>
          <w:tcPr>
            <w:tcW w:w="297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0F7AE5" w:rsidRPr="005E6208" w:rsidRDefault="000F7AE5" w:rsidP="008B6587">
            <w:pPr>
              <w:pStyle w:val="tt"/>
              <w:rPr>
                <w:szCs w:val="17"/>
              </w:rPr>
            </w:pPr>
            <w:r>
              <w:rPr>
                <w:szCs w:val="17"/>
              </w:rPr>
              <w:t>Pa</w:t>
            </w:r>
            <w:r w:rsidR="007867E2">
              <w:rPr>
                <w:szCs w:val="17"/>
              </w:rPr>
              <w:t>rt 2 Preparation for oral assign</w:t>
            </w:r>
            <w:r>
              <w:rPr>
                <w:szCs w:val="17"/>
              </w:rPr>
              <w:t>ment</w:t>
            </w:r>
          </w:p>
        </w:tc>
        <w:tc>
          <w:tcPr>
            <w:tcW w:w="102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0F7AE5" w:rsidRDefault="000F7AE5" w:rsidP="00FA5305">
            <w:pPr>
              <w:pStyle w:val="tt"/>
              <w:jc w:val="center"/>
            </w:pPr>
          </w:p>
        </w:tc>
        <w:tc>
          <w:tcPr>
            <w:tcW w:w="212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246305060"/>
              <w:placeholder>
                <w:docPart w:val="6405DCE70866430D9910B0986B4E368B"/>
              </w:placeholder>
              <w:dropDownList>
                <w:listItem w:displayText="Demonstrated" w:value="Demonstrated"/>
                <w:listItem w:displayText="Not yet demonstrated" w:value="Not yet demonstrated"/>
              </w:dropDownList>
            </w:sdtPr>
            <w:sdtEndPr/>
            <w:sdtContent>
              <w:p w:rsidR="000F7AE5" w:rsidRPr="00FA5305" w:rsidRDefault="000F7AE5" w:rsidP="00FA5305">
                <w:pPr>
                  <w:pStyle w:val="Markerfeedback"/>
                  <w:jc w:val="center"/>
                </w:pPr>
                <w:r w:rsidRPr="00FA5305">
                  <w:t>Not yet demonstrated</w:t>
                </w:r>
              </w:p>
            </w:sdtContent>
          </w:sdt>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2069766640"/>
              <w:placeholder>
                <w:docPart w:val="0282B6C76A3C4891929DD133B89AA2CB"/>
              </w:placeholder>
              <w:dropDownList>
                <w:listItem w:displayText="Demonstrated" w:value="Demonstrated"/>
                <w:listItem w:displayText="Not yet demonstrated" w:value="Not yet demonstrated"/>
              </w:dropDownList>
            </w:sdtPr>
            <w:sdtEndPr/>
            <w:sdtContent>
              <w:p w:rsidR="000F7AE5" w:rsidRPr="00FA5305" w:rsidRDefault="000F7AE5" w:rsidP="00FA5305">
                <w:pPr>
                  <w:pStyle w:val="Markerfeedback"/>
                  <w:jc w:val="center"/>
                </w:pPr>
                <w:r w:rsidRPr="00FA5305">
                  <w:t>Not yet demonstrated</w:t>
                </w:r>
              </w:p>
            </w:sdtContent>
          </w:sdt>
        </w:tc>
      </w:tr>
      <w:tr w:rsidR="000F7AE5" w:rsidRPr="00C7594D" w:rsidTr="009C74F5">
        <w:tc>
          <w:tcPr>
            <w:tcW w:w="1134" w:type="dxa"/>
            <w:vMerge w:val="restart"/>
            <w:tcBorders>
              <w:left w:val="single" w:sz="2" w:space="0" w:color="808080" w:themeColor="background1" w:themeShade="80"/>
              <w:right w:val="single" w:sz="2" w:space="0" w:color="808080" w:themeColor="background1" w:themeShade="80"/>
            </w:tcBorders>
            <w:vAlign w:val="center"/>
          </w:tcPr>
          <w:p w:rsidR="000F7AE5" w:rsidRPr="00F4015D" w:rsidRDefault="000F7AE5" w:rsidP="009C74F5">
            <w:pPr>
              <w:pStyle w:val="tt"/>
              <w:jc w:val="center"/>
              <w:rPr>
                <w:b/>
                <w:szCs w:val="17"/>
              </w:rPr>
            </w:pPr>
            <w:r w:rsidRPr="00F4015D">
              <w:rPr>
                <w:b/>
                <w:szCs w:val="17"/>
              </w:rPr>
              <w:t>Oral assessment</w:t>
            </w:r>
          </w:p>
        </w:tc>
        <w:tc>
          <w:tcPr>
            <w:tcW w:w="297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0F7AE5" w:rsidRPr="005E6208" w:rsidRDefault="000F7AE5" w:rsidP="008B6587">
            <w:pPr>
              <w:pStyle w:val="tt"/>
              <w:rPr>
                <w:szCs w:val="17"/>
              </w:rPr>
            </w:pPr>
            <w:r>
              <w:rPr>
                <w:szCs w:val="17"/>
              </w:rPr>
              <w:t>Part</w:t>
            </w:r>
            <w:r w:rsidRPr="005E6208">
              <w:rPr>
                <w:szCs w:val="17"/>
              </w:rPr>
              <w:t xml:space="preserve"> </w:t>
            </w:r>
            <w:r>
              <w:rPr>
                <w:szCs w:val="17"/>
              </w:rPr>
              <w:t>3 Oral response to questions</w:t>
            </w:r>
          </w:p>
        </w:tc>
        <w:tc>
          <w:tcPr>
            <w:tcW w:w="102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0F7AE5" w:rsidRPr="0050043C" w:rsidRDefault="00812C8E" w:rsidP="00FA5305">
            <w:pPr>
              <w:pStyle w:val="tt"/>
              <w:jc w:val="center"/>
            </w:pPr>
            <w:r w:rsidRPr="0050043C">
              <w:t>1</w:t>
            </w:r>
            <w:r w:rsidR="00332538" w:rsidRPr="0050043C">
              <w:t>0 minutes</w:t>
            </w:r>
          </w:p>
        </w:tc>
        <w:tc>
          <w:tcPr>
            <w:tcW w:w="212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245022596"/>
              <w:placeholder>
                <w:docPart w:val="464B8F1300E6492F9E12D627EEC77AA3"/>
              </w:placeholder>
              <w:dropDownList>
                <w:listItem w:displayText="Demonstrated" w:value="Demonstrated"/>
                <w:listItem w:displayText="Not yet demonstrated" w:value="Not yet demonstrated"/>
              </w:dropDownList>
            </w:sdtPr>
            <w:sdtEndPr/>
            <w:sdtContent>
              <w:p w:rsidR="000F7AE5" w:rsidRPr="00FA5305" w:rsidRDefault="000F7AE5" w:rsidP="00FA5305">
                <w:pPr>
                  <w:pStyle w:val="Markerfeedback"/>
                  <w:jc w:val="center"/>
                </w:pPr>
                <w:r w:rsidRPr="00FA5305">
                  <w:t>Not yet demonstrated</w:t>
                </w:r>
              </w:p>
            </w:sdtContent>
          </w:sdt>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371569626"/>
              <w:placeholder>
                <w:docPart w:val="7E0DAB9844E941C58E7D266D8BA7078A"/>
              </w:placeholder>
              <w:dropDownList>
                <w:listItem w:displayText="Demonstrated" w:value="Demonstrated"/>
                <w:listItem w:displayText="Not yet demonstrated" w:value="Not yet demonstrated"/>
              </w:dropDownList>
            </w:sdtPr>
            <w:sdtEndPr/>
            <w:sdtContent>
              <w:p w:rsidR="000F7AE5" w:rsidRPr="00FA5305" w:rsidRDefault="000F7AE5" w:rsidP="00FA5305">
                <w:pPr>
                  <w:pStyle w:val="Markerfeedback"/>
                  <w:jc w:val="center"/>
                </w:pPr>
                <w:r w:rsidRPr="00FA5305">
                  <w:t>Not yet demonstrated</w:t>
                </w:r>
              </w:p>
            </w:sdtContent>
          </w:sdt>
        </w:tc>
      </w:tr>
      <w:tr w:rsidR="000F7AE5" w:rsidRPr="00C7594D" w:rsidTr="009C74F5">
        <w:tc>
          <w:tcPr>
            <w:tcW w:w="1134" w:type="dxa"/>
            <w:vMerge/>
            <w:tcBorders>
              <w:left w:val="single" w:sz="2" w:space="0" w:color="808080" w:themeColor="background1" w:themeShade="80"/>
              <w:right w:val="single" w:sz="2" w:space="0" w:color="808080" w:themeColor="background1" w:themeShade="80"/>
            </w:tcBorders>
            <w:vAlign w:val="center"/>
          </w:tcPr>
          <w:p w:rsidR="000F7AE5" w:rsidRPr="005E6208" w:rsidRDefault="000F7AE5" w:rsidP="009C74F5">
            <w:pPr>
              <w:pStyle w:val="tt"/>
              <w:jc w:val="center"/>
              <w:rPr>
                <w:szCs w:val="17"/>
              </w:rPr>
            </w:pPr>
          </w:p>
        </w:tc>
        <w:tc>
          <w:tcPr>
            <w:tcW w:w="297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0F7AE5" w:rsidRPr="005E6208" w:rsidRDefault="000F7AE5" w:rsidP="008B6587">
            <w:pPr>
              <w:pStyle w:val="tt"/>
              <w:rPr>
                <w:szCs w:val="17"/>
              </w:rPr>
            </w:pPr>
            <w:r>
              <w:rPr>
                <w:szCs w:val="17"/>
              </w:rPr>
              <w:t>Part 4 Role play</w:t>
            </w:r>
          </w:p>
        </w:tc>
        <w:tc>
          <w:tcPr>
            <w:tcW w:w="102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0F7AE5" w:rsidRPr="0050043C" w:rsidRDefault="00332538" w:rsidP="00FA5305">
            <w:pPr>
              <w:pStyle w:val="tt"/>
              <w:jc w:val="center"/>
            </w:pPr>
            <w:r w:rsidRPr="0050043C">
              <w:t>10 minutes</w:t>
            </w:r>
          </w:p>
        </w:tc>
        <w:tc>
          <w:tcPr>
            <w:tcW w:w="212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81171965"/>
              <w:placeholder>
                <w:docPart w:val="5141009BD56C4AC89AEBECB16CCBF299"/>
              </w:placeholder>
              <w:dropDownList>
                <w:listItem w:displayText="Demonstrated" w:value="Demonstrated"/>
                <w:listItem w:displayText="Not yet demonstrated" w:value="Not yet demonstrated"/>
              </w:dropDownList>
            </w:sdtPr>
            <w:sdtEndPr/>
            <w:sdtContent>
              <w:p w:rsidR="000F7AE5" w:rsidRPr="00FA5305" w:rsidRDefault="000F7AE5" w:rsidP="00FA5305">
                <w:pPr>
                  <w:pStyle w:val="Markerfeedback"/>
                  <w:jc w:val="center"/>
                </w:pPr>
                <w:r w:rsidRPr="00FA5305">
                  <w:t>Not yet demonstrated</w:t>
                </w:r>
              </w:p>
            </w:sdtContent>
          </w:sdt>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909294250"/>
              <w:placeholder>
                <w:docPart w:val="8A705FADD1444860897BA4AE70A4D9E3"/>
              </w:placeholder>
              <w:dropDownList>
                <w:listItem w:displayText="Demonstrated" w:value="Demonstrated"/>
                <w:listItem w:displayText="Not yet demonstrated" w:value="Not yet demonstrated"/>
              </w:dropDownList>
            </w:sdtPr>
            <w:sdtEndPr/>
            <w:sdtContent>
              <w:p w:rsidR="000F7AE5" w:rsidRPr="00FA5305" w:rsidRDefault="000F7AE5" w:rsidP="00FA5305">
                <w:pPr>
                  <w:pStyle w:val="Markerfeedback"/>
                  <w:jc w:val="center"/>
                </w:pPr>
                <w:r w:rsidRPr="00FA5305">
                  <w:t>Not yet demonstrated</w:t>
                </w:r>
              </w:p>
            </w:sdtContent>
          </w:sdt>
        </w:tc>
      </w:tr>
      <w:tr w:rsidR="00332538" w:rsidRPr="009C74F5" w:rsidTr="009C74F5">
        <w:tc>
          <w:tcPr>
            <w:tcW w:w="1134" w:type="dxa"/>
            <w:tcBorders>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rsidR="00332538" w:rsidRPr="009C74F5" w:rsidRDefault="00332538" w:rsidP="009C74F5">
            <w:pPr>
              <w:pStyle w:val="tt"/>
              <w:jc w:val="center"/>
              <w:rPr>
                <w:b/>
                <w:szCs w:val="17"/>
              </w:rPr>
            </w:pPr>
          </w:p>
        </w:tc>
        <w:tc>
          <w:tcPr>
            <w:tcW w:w="297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32538" w:rsidRPr="009C74F5" w:rsidRDefault="00332538" w:rsidP="008B6587">
            <w:pPr>
              <w:pStyle w:val="tt"/>
              <w:rPr>
                <w:b/>
                <w:szCs w:val="17"/>
              </w:rPr>
            </w:pPr>
            <w:r w:rsidRPr="009C74F5">
              <w:rPr>
                <w:b/>
                <w:szCs w:val="17"/>
              </w:rPr>
              <w:t>Total time required</w:t>
            </w:r>
          </w:p>
        </w:tc>
        <w:tc>
          <w:tcPr>
            <w:tcW w:w="102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332538" w:rsidRPr="009C74F5" w:rsidRDefault="00812C8E" w:rsidP="00FA5305">
            <w:pPr>
              <w:pStyle w:val="tt"/>
              <w:jc w:val="center"/>
              <w:rPr>
                <w:b/>
              </w:rPr>
            </w:pPr>
            <w:r w:rsidRPr="009C74F5">
              <w:rPr>
                <w:b/>
              </w:rPr>
              <w:t>2</w:t>
            </w:r>
            <w:r w:rsidR="0034028F" w:rsidRPr="009C74F5">
              <w:rPr>
                <w:b/>
              </w:rPr>
              <w:t>0</w:t>
            </w:r>
            <w:r w:rsidR="00332538" w:rsidRPr="009C74F5">
              <w:rPr>
                <w:b/>
              </w:rPr>
              <w:t xml:space="preserve"> minutes</w:t>
            </w:r>
          </w:p>
        </w:tc>
        <w:tc>
          <w:tcPr>
            <w:tcW w:w="4536"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p w:rsidR="00332538" w:rsidRPr="009C74F5" w:rsidRDefault="00332538" w:rsidP="00105087">
            <w:pPr>
              <w:pStyle w:val="Markerfeedback"/>
              <w:jc w:val="center"/>
              <w:rPr>
                <w:b/>
              </w:rPr>
            </w:pPr>
          </w:p>
        </w:tc>
      </w:tr>
    </w:tbl>
    <w:p w:rsidR="0046129F" w:rsidRPr="0050043C" w:rsidRDefault="0046129F" w:rsidP="0085621E">
      <w:pPr>
        <w:pStyle w:val="sh"/>
        <w:rPr>
          <w:i/>
        </w:rPr>
      </w:pPr>
      <w:r w:rsidRPr="0050043C">
        <w:t>Feedback</w:t>
      </w:r>
      <w:r w:rsidRPr="0050043C">
        <w:rPr>
          <w:i/>
        </w:rPr>
        <w:t xml:space="preserve"> (assessor to complete)</w:t>
      </w:r>
    </w:p>
    <w:p w:rsidR="00FA5305" w:rsidRPr="00842D58" w:rsidRDefault="0046129F" w:rsidP="00B57C18">
      <w:pPr>
        <w:pStyle w:val="Markerfeedback"/>
      </w:pPr>
      <w:r w:rsidRPr="00842D58">
        <w:t>[insert assessor feedback]</w:t>
      </w:r>
    </w:p>
    <w:p w:rsidR="00B14DBC" w:rsidRPr="004533B5" w:rsidRDefault="002343FF" w:rsidP="00FA5305">
      <w:pPr>
        <w:pStyle w:val="0section"/>
      </w:pPr>
      <w:r w:rsidRPr="004533B5">
        <w:lastRenderedPageBreak/>
        <w:t>Before you begin</w:t>
      </w:r>
    </w:p>
    <w:p w:rsidR="002343FF" w:rsidRDefault="002343FF" w:rsidP="004B6425">
      <w:r>
        <w:t xml:space="preserve">Read everything in this document before you start your </w:t>
      </w:r>
      <w:r w:rsidR="007079FE">
        <w:t xml:space="preserve">oral </w:t>
      </w:r>
      <w:r>
        <w:t>ass</w:t>
      </w:r>
      <w:r w:rsidRPr="00564DD6">
        <w:t>ignment for</w:t>
      </w:r>
      <w:r w:rsidR="007079FE">
        <w:t xml:space="preserve"> the</w:t>
      </w:r>
      <w:r w:rsidR="00885B13" w:rsidRPr="00564DD6">
        <w:t xml:space="preserve"> </w:t>
      </w:r>
      <w:r w:rsidR="00EA135F">
        <w:t>FNS40815</w:t>
      </w:r>
      <w:r w:rsidR="00401CFC">
        <w:br/>
      </w:r>
      <w:r w:rsidR="00401CFC" w:rsidRPr="00401CFC">
        <w:t>Certificate IV in Fi</w:t>
      </w:r>
      <w:r w:rsidR="004A3B76">
        <w:t>nance and Mortgage Broking (CIV</w:t>
      </w:r>
      <w:r w:rsidR="00401CFC" w:rsidRPr="00401CFC">
        <w:t>MBv4)</w:t>
      </w:r>
      <w:r w:rsidRPr="0050043C">
        <w:t>.</w:t>
      </w:r>
    </w:p>
    <w:p w:rsidR="002343FF" w:rsidRDefault="002343FF" w:rsidP="0085621E">
      <w:pPr>
        <w:pStyle w:val="sh"/>
      </w:pPr>
      <w:r>
        <w:t>About this document</w:t>
      </w:r>
    </w:p>
    <w:p w:rsidR="00F433BD" w:rsidRDefault="00F433BD" w:rsidP="00F433BD">
      <w:bookmarkStart w:id="1" w:name="_Hlk506108903"/>
      <w:r w:rsidRPr="00C76A23">
        <w:t xml:space="preserve">This document is the oral assignment — half of the overall </w:t>
      </w:r>
      <w:r w:rsidRPr="00C76A23">
        <w:rPr>
          <w:i/>
        </w:rPr>
        <w:t>written and oral assignment.</w:t>
      </w:r>
    </w:p>
    <w:bookmarkEnd w:id="1"/>
    <w:p w:rsidR="00564DD6" w:rsidRDefault="00564DD6" w:rsidP="00564DD6">
      <w:pPr>
        <w:spacing w:before="120" w:after="100" w:line="200" w:lineRule="atLeast"/>
      </w:pPr>
      <w:r>
        <w:t>This document includes the following parts:</w:t>
      </w:r>
    </w:p>
    <w:p w:rsidR="00564DD6" w:rsidRPr="00174174" w:rsidRDefault="00564DD6" w:rsidP="00C703E4">
      <w:pPr>
        <w:pStyle w:val="ind1"/>
      </w:pPr>
      <w:r w:rsidRPr="00174174">
        <w:t>•</w:t>
      </w:r>
      <w:r w:rsidRPr="00174174">
        <w:tab/>
      </w:r>
      <w:r w:rsidRPr="00564DD6">
        <w:rPr>
          <w:b/>
        </w:rPr>
        <w:t>Part 1:</w:t>
      </w:r>
      <w:r w:rsidRPr="00174174">
        <w:t xml:space="preserve"> Instructions for completing and submitting this assignment</w:t>
      </w:r>
    </w:p>
    <w:p w:rsidR="00564DD6" w:rsidRPr="00174174" w:rsidRDefault="00564DD6" w:rsidP="00C703E4">
      <w:pPr>
        <w:pStyle w:val="ind1"/>
      </w:pPr>
      <w:r w:rsidRPr="00174174">
        <w:t>•</w:t>
      </w:r>
      <w:r w:rsidRPr="00174174">
        <w:tab/>
      </w:r>
      <w:r w:rsidRPr="00564DD6">
        <w:rPr>
          <w:b/>
        </w:rPr>
        <w:t>Part 2:</w:t>
      </w:r>
      <w:r w:rsidRPr="00174174">
        <w:t xml:space="preserve"> </w:t>
      </w:r>
      <w:r w:rsidR="008B6587">
        <w:t>Preparation for oral assessment</w:t>
      </w:r>
    </w:p>
    <w:p w:rsidR="00564DD6" w:rsidRDefault="00564DD6" w:rsidP="00C703E4">
      <w:pPr>
        <w:pStyle w:val="ind1"/>
      </w:pPr>
      <w:r w:rsidRPr="00174174">
        <w:t>•</w:t>
      </w:r>
      <w:r w:rsidRPr="00174174">
        <w:tab/>
      </w:r>
      <w:r w:rsidR="008B6587" w:rsidRPr="008B6587">
        <w:rPr>
          <w:b/>
        </w:rPr>
        <w:t>Part 3:</w:t>
      </w:r>
      <w:r w:rsidR="008B6587">
        <w:t xml:space="preserve"> Oral responses to questions</w:t>
      </w:r>
      <w:r w:rsidR="00B1244C">
        <w:t xml:space="preserve"> </w:t>
      </w:r>
      <w:r w:rsidR="00F433BD">
        <w:t>(</w:t>
      </w:r>
      <w:r w:rsidR="00812C8E" w:rsidRPr="0050043C">
        <w:t>1</w:t>
      </w:r>
      <w:r w:rsidR="0034028F" w:rsidRPr="0050043C">
        <w:t>0</w:t>
      </w:r>
      <w:r w:rsidR="00B1244C" w:rsidRPr="0050043C">
        <w:t xml:space="preserve"> minutes</w:t>
      </w:r>
      <w:r w:rsidR="00F433BD">
        <w:t>)</w:t>
      </w:r>
    </w:p>
    <w:p w:rsidR="008B6587" w:rsidRDefault="008B6587" w:rsidP="00C703E4">
      <w:pPr>
        <w:pStyle w:val="ind1"/>
      </w:pPr>
      <w:r w:rsidRPr="00174174">
        <w:t>•</w:t>
      </w:r>
      <w:r w:rsidRPr="00174174">
        <w:tab/>
      </w:r>
      <w:r w:rsidRPr="00564DD6">
        <w:rPr>
          <w:b/>
        </w:rPr>
        <w:t xml:space="preserve">Part </w:t>
      </w:r>
      <w:r>
        <w:rPr>
          <w:b/>
        </w:rPr>
        <w:t>4</w:t>
      </w:r>
      <w:r w:rsidRPr="00564DD6">
        <w:rPr>
          <w:b/>
        </w:rPr>
        <w:t>:</w:t>
      </w:r>
      <w:r w:rsidRPr="00174174">
        <w:t xml:space="preserve"> </w:t>
      </w:r>
      <w:r>
        <w:t>Role play</w:t>
      </w:r>
      <w:r w:rsidR="00F433BD">
        <w:t xml:space="preserve"> (</w:t>
      </w:r>
      <w:r w:rsidR="00B1244C">
        <w:t>10 minutes</w:t>
      </w:r>
      <w:r w:rsidR="00F433BD">
        <w:t>)</w:t>
      </w:r>
      <w:r w:rsidR="00401CFC">
        <w:t>.</w:t>
      </w:r>
    </w:p>
    <w:p w:rsidR="00564DD6" w:rsidRDefault="00564DD6" w:rsidP="00564DD6">
      <w:pPr>
        <w:pStyle w:val="sh"/>
      </w:pPr>
      <w:r>
        <w:t>How to use the study plan</w:t>
      </w:r>
    </w:p>
    <w:p w:rsidR="00764CCD" w:rsidRPr="00787C92" w:rsidRDefault="00764CCD" w:rsidP="00764CCD">
      <w:r>
        <w:t xml:space="preserve">We recommend that you use the study plan for this subject to help you manage your </w:t>
      </w:r>
      <w:r w:rsidR="00F433BD">
        <w:t>time to complete the oral assign</w:t>
      </w:r>
      <w:r>
        <w:t xml:space="preserve">ment within your enrolment period. Your study plan is in the </w:t>
      </w:r>
      <w:r w:rsidRPr="00764CCD">
        <w:t>KapLearn Certificate IV in Financ</w:t>
      </w:r>
      <w:r w:rsidR="004A3B76">
        <w:t>e and Mortgage Broking (CIV</w:t>
      </w:r>
      <w:r w:rsidR="00592084">
        <w:t>MB</w:t>
      </w:r>
      <w:r w:rsidRPr="00764CCD">
        <w:t xml:space="preserve">v4) </w:t>
      </w:r>
      <w:r w:rsidR="00401CFC">
        <w:t>subject room.</w:t>
      </w:r>
    </w:p>
    <w:p w:rsidR="00764CCD" w:rsidRDefault="00764CCD" w:rsidP="00764CCD">
      <w:bookmarkStart w:id="2" w:name="_Hlk506108943"/>
      <w:r w:rsidRPr="00764CCD">
        <w:t>You will need to star</w:t>
      </w:r>
      <w:r w:rsidR="00F433BD">
        <w:t>t preparing for your oral assign</w:t>
      </w:r>
      <w:r w:rsidRPr="00764CCD">
        <w:t>ment a few we</w:t>
      </w:r>
      <w:r w:rsidR="00F433BD">
        <w:t>eks before the written and o</w:t>
      </w:r>
      <w:r w:rsidR="00C703E4">
        <w:t>ral </w:t>
      </w:r>
      <w:r w:rsidR="00F433BD">
        <w:t>a</w:t>
      </w:r>
      <w:r w:rsidRPr="00764CCD">
        <w:t>ssignment is due.</w:t>
      </w:r>
    </w:p>
    <w:bookmarkEnd w:id="2"/>
    <w:p w:rsidR="00564DD6" w:rsidRDefault="00564DD6" w:rsidP="00337CB2">
      <w:pPr>
        <w:pStyle w:val="0mhindent"/>
      </w:pPr>
      <w:r>
        <w:lastRenderedPageBreak/>
        <w:t xml:space="preserve">Part 1: </w:t>
      </w:r>
      <w:r w:rsidRPr="00B70058">
        <w:t>Instructions for</w:t>
      </w:r>
      <w:r>
        <w:t xml:space="preserve"> completing and submitting this </w:t>
      </w:r>
      <w:r w:rsidR="007867E2">
        <w:t>oral assign</w:t>
      </w:r>
      <w:r w:rsidRPr="002B1CE0">
        <w:t>ment</w:t>
      </w:r>
    </w:p>
    <w:p w:rsidR="002B1CE0" w:rsidRPr="004E0336" w:rsidRDefault="00281EFD" w:rsidP="002B1CE0">
      <w:pPr>
        <w:pStyle w:val="Section"/>
      </w:pPr>
      <w:r w:rsidRPr="004E0336">
        <w:t>Completing t</w:t>
      </w:r>
      <w:r w:rsidR="002B1CE0" w:rsidRPr="004E0336">
        <w:t xml:space="preserve">he </w:t>
      </w:r>
      <w:r w:rsidR="00F433BD">
        <w:t xml:space="preserve">oral </w:t>
      </w:r>
      <w:r w:rsidR="002B1CE0" w:rsidRPr="004E0336">
        <w:t>assignment</w:t>
      </w:r>
    </w:p>
    <w:p w:rsidR="00E028B8" w:rsidRPr="00E028B8" w:rsidRDefault="00E028B8" w:rsidP="00E028B8">
      <w:bookmarkStart w:id="3" w:name="_Hlk506109111"/>
      <w:r w:rsidRPr="00E028B8">
        <w:t>For this oral assignment you are required to complete the following tasks:</w:t>
      </w:r>
    </w:p>
    <w:p w:rsidR="00E028B8" w:rsidRPr="00E028B8" w:rsidRDefault="00E028B8" w:rsidP="00E028B8">
      <w:pPr>
        <w:pStyle w:val="ind1"/>
      </w:pPr>
      <w:r w:rsidRPr="00E028B8">
        <w:t>•</w:t>
      </w:r>
      <w:r w:rsidRPr="00E028B8">
        <w:tab/>
      </w:r>
      <w:r w:rsidRPr="00E028B8">
        <w:rPr>
          <w:b/>
        </w:rPr>
        <w:t>Part 2</w:t>
      </w:r>
      <w:r w:rsidRPr="00401CFC">
        <w:t>: Preparation for oral assessment:</w:t>
      </w:r>
      <w:r w:rsidRPr="00E028B8">
        <w:t xml:space="preserve"> You must complete and submit your responses in this document.</w:t>
      </w:r>
    </w:p>
    <w:p w:rsidR="00E028B8" w:rsidRPr="00E028B8" w:rsidRDefault="00E028B8" w:rsidP="00E028B8">
      <w:pPr>
        <w:pStyle w:val="ind1"/>
      </w:pPr>
      <w:r w:rsidRPr="00E028B8">
        <w:t>•</w:t>
      </w:r>
      <w:r w:rsidRPr="00E028B8">
        <w:tab/>
      </w:r>
      <w:r w:rsidRPr="00E028B8">
        <w:rPr>
          <w:b/>
        </w:rPr>
        <w:t>Part 3:</w:t>
      </w:r>
      <w:r>
        <w:t xml:space="preserve"> </w:t>
      </w:r>
      <w:r w:rsidRPr="00E028B8">
        <w:t>Oral response to questions: To be completed by audio recording. Your assessor will complete the checklist.</w:t>
      </w:r>
    </w:p>
    <w:p w:rsidR="00E028B8" w:rsidRPr="00E028B8" w:rsidRDefault="00E028B8" w:rsidP="00E028B8">
      <w:pPr>
        <w:pStyle w:val="ind1"/>
      </w:pPr>
      <w:r w:rsidRPr="00E028B8">
        <w:t>•</w:t>
      </w:r>
      <w:r w:rsidRPr="00E028B8">
        <w:tab/>
      </w:r>
      <w:r w:rsidRPr="00E028B8">
        <w:rPr>
          <w:b/>
        </w:rPr>
        <w:t>Part 4:</w:t>
      </w:r>
      <w:r w:rsidRPr="00E028B8">
        <w:t xml:space="preserve"> Role play: To be completed by audio recording with a volunteer. Your assessor will complete the checklist.</w:t>
      </w:r>
    </w:p>
    <w:p w:rsidR="00E028B8" w:rsidRPr="00E028B8" w:rsidRDefault="00E028B8" w:rsidP="00E028B8">
      <w:r w:rsidRPr="00E028B8">
        <w:t>More information regarding requirements for the oral assignment are provided in the resources in your subject in KapLearn.</w:t>
      </w:r>
    </w:p>
    <w:bookmarkEnd w:id="3"/>
    <w:p w:rsidR="002B1CE0" w:rsidRPr="004E0336" w:rsidRDefault="002B1CE0" w:rsidP="002B1CE0">
      <w:pPr>
        <w:pStyle w:val="sh"/>
      </w:pPr>
      <w:r w:rsidRPr="004E0336">
        <w:t>Saving your work</w:t>
      </w:r>
    </w:p>
    <w:p w:rsidR="007867E2" w:rsidRPr="00A345B5" w:rsidRDefault="007867E2" w:rsidP="007867E2">
      <w:r w:rsidRPr="00A345B5">
        <w:t>Download this document to your desktop, type your answers in the spaces provided and save your work regularly.</w:t>
      </w:r>
    </w:p>
    <w:p w:rsidR="007867E2" w:rsidRPr="00A345B5" w:rsidRDefault="007867E2" w:rsidP="007867E2">
      <w:pPr>
        <w:pStyle w:val="ind1"/>
      </w:pPr>
      <w:r w:rsidRPr="00A345B5">
        <w:t>•</w:t>
      </w:r>
      <w:r w:rsidRPr="00A345B5">
        <w:tab/>
        <w:t xml:space="preserve">Use the template provided, as other formats will not be accepted for these assignments. </w:t>
      </w:r>
    </w:p>
    <w:p w:rsidR="007867E2" w:rsidRPr="00A345B5" w:rsidRDefault="007867E2" w:rsidP="007867E2">
      <w:pPr>
        <w:pStyle w:val="ind1"/>
      </w:pPr>
      <w:r w:rsidRPr="00A345B5">
        <w:t>•</w:t>
      </w:r>
      <w:r w:rsidRPr="00A345B5">
        <w:tab/>
        <w:t>Name your file as follows:</w:t>
      </w:r>
      <w:r w:rsidR="00C703E4">
        <w:t xml:space="preserve"> </w:t>
      </w:r>
      <w:proofErr w:type="spellStart"/>
      <w:r w:rsidR="00C703E4">
        <w:t>Studentnumber_SubjectCode_Oral</w:t>
      </w:r>
      <w:r w:rsidRPr="00A345B5">
        <w:t>Submission</w:t>
      </w:r>
      <w:r w:rsidR="00C703E4">
        <w:t>N</w:t>
      </w:r>
      <w:r w:rsidRPr="00A345B5">
        <w:t>umber</w:t>
      </w:r>
      <w:proofErr w:type="spellEnd"/>
      <w:r w:rsidRPr="00A345B5">
        <w:t xml:space="preserve"> </w:t>
      </w:r>
    </w:p>
    <w:p w:rsidR="007867E2" w:rsidRPr="005A6A51" w:rsidRDefault="007867E2" w:rsidP="007867E2">
      <w:pPr>
        <w:pStyle w:val="ind1"/>
      </w:pPr>
      <w:r w:rsidRPr="00A345B5">
        <w:tab/>
      </w:r>
      <w:r w:rsidRPr="007867E2">
        <w:t>(e.g. 12345678_</w:t>
      </w:r>
      <w:r w:rsidR="000D755D">
        <w:t>CIVMB</w:t>
      </w:r>
      <w:r w:rsidRPr="007867E2">
        <w:t>_OR</w:t>
      </w:r>
      <w:r w:rsidR="000D755D">
        <w:t>_v4</w:t>
      </w:r>
      <w:r w:rsidRPr="007867E2">
        <w:t>_Submission1).</w:t>
      </w:r>
    </w:p>
    <w:p w:rsidR="007867E2" w:rsidRPr="00A345B5" w:rsidRDefault="007867E2" w:rsidP="007867E2">
      <w:pPr>
        <w:pStyle w:val="ind1"/>
      </w:pPr>
      <w:r w:rsidRPr="00A345B5">
        <w:t>•</w:t>
      </w:r>
      <w:r w:rsidRPr="00A345B5">
        <w:tab/>
        <w:t>Include your student ID on the first page of the assignment.</w:t>
      </w:r>
    </w:p>
    <w:p w:rsidR="007867E2" w:rsidRPr="00A345B5" w:rsidRDefault="007867E2" w:rsidP="007867E2">
      <w:r w:rsidRPr="00A345B5">
        <w:t>Before you submit your work, please do a spell check and proofread your work to ensure that everything is clear and unambiguous.</w:t>
      </w:r>
    </w:p>
    <w:p w:rsidR="007E0500" w:rsidRPr="004533B5" w:rsidRDefault="007E0500" w:rsidP="004533B5">
      <w:pPr>
        <w:pStyle w:val="Section"/>
      </w:pPr>
      <w:r w:rsidRPr="004533B5">
        <w:t xml:space="preserve">Submitting the </w:t>
      </w:r>
      <w:r w:rsidR="007867E2">
        <w:t xml:space="preserve">oral </w:t>
      </w:r>
      <w:r w:rsidRPr="004533B5">
        <w:t>assignment</w:t>
      </w:r>
    </w:p>
    <w:p w:rsidR="007867E2" w:rsidRDefault="007867E2" w:rsidP="007867E2">
      <w:r w:rsidRPr="004533B5">
        <w:t xml:space="preserve">You must submit your completed </w:t>
      </w:r>
      <w:r w:rsidRPr="007867E2">
        <w:t>oral assignment</w:t>
      </w:r>
      <w:r>
        <w:t xml:space="preserve"> (Word document) </w:t>
      </w:r>
      <w:r w:rsidRPr="004533B5">
        <w:t xml:space="preserve">in a compatible Microsoft Word document. You need to save and submit this entire document. </w:t>
      </w:r>
    </w:p>
    <w:p w:rsidR="007867E2" w:rsidRPr="004533B5" w:rsidRDefault="007867E2" w:rsidP="007867E2">
      <w:pPr>
        <w:rPr>
          <w:b/>
          <w:color w:val="FF0000"/>
        </w:rPr>
      </w:pPr>
      <w:bookmarkStart w:id="4" w:name="_Hlk506109164"/>
      <w:r w:rsidRPr="004533B5">
        <w:rPr>
          <w:b/>
          <w:color w:val="FF0000"/>
        </w:rPr>
        <w:t>Do not remove any sections of the document.</w:t>
      </w:r>
    </w:p>
    <w:p w:rsidR="007867E2" w:rsidRPr="004533B5" w:rsidRDefault="007867E2" w:rsidP="007867E2">
      <w:pPr>
        <w:rPr>
          <w:b/>
        </w:rPr>
      </w:pPr>
      <w:r w:rsidRPr="004533B5">
        <w:rPr>
          <w:b/>
        </w:rPr>
        <w:t xml:space="preserve">Do not save your completed </w:t>
      </w:r>
      <w:r>
        <w:rPr>
          <w:b/>
        </w:rPr>
        <w:t xml:space="preserve">oral </w:t>
      </w:r>
      <w:r w:rsidRPr="004533B5">
        <w:rPr>
          <w:b/>
        </w:rPr>
        <w:t>assignment as a PDF.</w:t>
      </w:r>
    </w:p>
    <w:p w:rsidR="007867E2" w:rsidRDefault="007867E2" w:rsidP="007867E2">
      <w:r>
        <w:t xml:space="preserve">You will also need to upload an </w:t>
      </w:r>
      <w:r w:rsidRPr="007867E2">
        <w:t>audio recording</w:t>
      </w:r>
      <w:r>
        <w:t xml:space="preserve"> of your oral assessment.</w:t>
      </w:r>
    </w:p>
    <w:p w:rsidR="00F433BD" w:rsidRPr="004533B5" w:rsidRDefault="00F433BD" w:rsidP="00F433BD">
      <w:r w:rsidRPr="00C76A23">
        <w:t xml:space="preserve">The oral assignment (in Word) and the audio recording must all be </w:t>
      </w:r>
      <w:r w:rsidRPr="00C76A23">
        <w:rPr>
          <w:i/>
        </w:rPr>
        <w:t>completed</w:t>
      </w:r>
      <w:r w:rsidRPr="00C76A23">
        <w:t xml:space="preserve"> before submitting it to Kaplan Professional Education. Incomplete oral assignment documents and/or audio recordings will be returned to you unmarked.</w:t>
      </w:r>
      <w:r w:rsidRPr="004533B5">
        <w:t xml:space="preserve"> </w:t>
      </w:r>
    </w:p>
    <w:p w:rsidR="007867E2" w:rsidRPr="004533B5" w:rsidRDefault="003C60CC" w:rsidP="007867E2">
      <w:r>
        <w:rPr>
          <w:lang w:val="en-US"/>
        </w:rPr>
        <w:t xml:space="preserve">When you submit your written and oral assignment in KapLearn, the </w:t>
      </w:r>
      <w:r>
        <w:rPr>
          <w:i/>
          <w:iCs/>
          <w:lang w:val="en-US"/>
        </w:rPr>
        <w:t>File submissions</w:t>
      </w:r>
      <w:r>
        <w:rPr>
          <w:lang w:val="en-US"/>
        </w:rPr>
        <w:t xml:space="preserve"> box will list the maximum size for new files and the maximum number of attachments.</w:t>
      </w:r>
      <w:r w:rsidR="00401CFC">
        <w:rPr>
          <w:lang w:val="en-US"/>
        </w:rPr>
        <w:t xml:space="preserve"> </w:t>
      </w:r>
      <w:r w:rsidR="007867E2" w:rsidRPr="004533B5">
        <w:t xml:space="preserve">Once you submit your </w:t>
      </w:r>
      <w:r w:rsidR="00401CFC">
        <w:t>oral </w:t>
      </w:r>
      <w:r w:rsidR="007867E2" w:rsidRPr="007867E2">
        <w:t>assignment and audio recording for</w:t>
      </w:r>
      <w:r w:rsidR="007867E2" w:rsidRPr="004533B5">
        <w:t xml:space="preserve"> marking you will be unable to make any further changes to it. </w:t>
      </w:r>
    </w:p>
    <w:bookmarkEnd w:id="4"/>
    <w:p w:rsidR="005F75EB" w:rsidRPr="00C76A23" w:rsidRDefault="005F75EB" w:rsidP="005F75EB">
      <w:r w:rsidRPr="00C76A23">
        <w:t>You are able to submit your written and oral assignment earlier than the deadline if you are confident you have completed all parts and have prepared a quality submission.</w:t>
      </w:r>
    </w:p>
    <w:p w:rsidR="005F75EB" w:rsidRPr="00C76A23" w:rsidRDefault="005F75EB" w:rsidP="005F75EB">
      <w:r w:rsidRPr="00C76A23">
        <w:rPr>
          <w:b/>
        </w:rPr>
        <w:lastRenderedPageBreak/>
        <w:t xml:space="preserve">Refer to your study guide so you can plan ahead to complete your audio recording before the written and oral assignment is due. </w:t>
      </w:r>
      <w:r w:rsidRPr="00C76A23">
        <w:t xml:space="preserve">  </w:t>
      </w:r>
    </w:p>
    <w:p w:rsidR="005F75EB" w:rsidRPr="00C76A23" w:rsidRDefault="005F75EB" w:rsidP="005F75EB">
      <w:r w:rsidRPr="00C76A23">
        <w:t>For more information see the resources in your subject about how to organise and upload your audio recording in KapLearn.</w:t>
      </w:r>
    </w:p>
    <w:p w:rsidR="005F75EB" w:rsidRPr="005E1D65" w:rsidRDefault="005F75EB" w:rsidP="005F75EB">
      <w:pPr>
        <w:rPr>
          <w:b/>
        </w:rPr>
      </w:pPr>
      <w:r w:rsidRPr="00C76A23">
        <w:rPr>
          <w:b/>
        </w:rPr>
        <w:t>Note: The written assignment (in Word), oral assignment (in Word) and audio recording must all be submitted together.</w:t>
      </w:r>
    </w:p>
    <w:p w:rsidR="007E0500" w:rsidRDefault="007E0500" w:rsidP="007E0500">
      <w:pPr>
        <w:pStyle w:val="sh"/>
      </w:pPr>
      <w:r w:rsidRPr="008B6587">
        <w:t xml:space="preserve">The </w:t>
      </w:r>
      <w:r w:rsidR="004F2C4B">
        <w:t xml:space="preserve">oral </w:t>
      </w:r>
      <w:r w:rsidRPr="008B6587">
        <w:t>assignment marking process</w:t>
      </w:r>
    </w:p>
    <w:p w:rsidR="004F2C4B" w:rsidRPr="008B6587" w:rsidRDefault="004F2C4B" w:rsidP="004F2C4B">
      <w:bookmarkStart w:id="5" w:name="_Hlk506109239"/>
      <w:r w:rsidRPr="00592084">
        <w:t>You have 26 weeks from the date of your enrolment in this subject to submit your completed</w:t>
      </w:r>
      <w:r w:rsidR="0002222C">
        <w:t xml:space="preserve"> oral </w:t>
      </w:r>
      <w:r w:rsidRPr="00592084">
        <w:t>assignment and audio recording.</w:t>
      </w:r>
      <w:r w:rsidRPr="008B6587">
        <w:t xml:space="preserve"> </w:t>
      </w:r>
    </w:p>
    <w:bookmarkEnd w:id="5"/>
    <w:p w:rsidR="004F2C4B" w:rsidRDefault="004F2C4B" w:rsidP="004F2C4B">
      <w:r w:rsidRPr="00592084">
        <w:t xml:space="preserve">If you reach the end of your initial enrolment period and have been deemed </w:t>
      </w:r>
      <w:r w:rsidR="005F75EB">
        <w:t>‘</w:t>
      </w:r>
      <w:r w:rsidRPr="00592084">
        <w:t>Not Yet Competent</w:t>
      </w:r>
      <w:r w:rsidR="005F75EB">
        <w:t>’</w:t>
      </w:r>
      <w:r w:rsidRPr="00592084">
        <w:t xml:space="preserve"> in one or more assessment items, then an additional </w:t>
      </w:r>
      <w:r w:rsidR="005F75EB">
        <w:t>four (</w:t>
      </w:r>
      <w:r w:rsidRPr="00592084">
        <w:t>4</w:t>
      </w:r>
      <w:r w:rsidR="005F75EB">
        <w:t>)</w:t>
      </w:r>
      <w:r w:rsidRPr="00592084">
        <w:t xml:space="preserve"> weeks will be granted, provided you attempted all assessment tasks during the initial enrolment period.</w:t>
      </w:r>
    </w:p>
    <w:p w:rsidR="004F2C4B" w:rsidRPr="008B6587" w:rsidRDefault="004F2C4B" w:rsidP="004F2C4B">
      <w:r w:rsidRPr="008B6587">
        <w:t>Your assessor will mark your assignment</w:t>
      </w:r>
      <w:r w:rsidR="005F75EB">
        <w:t>s</w:t>
      </w:r>
      <w:r w:rsidRPr="008B6587">
        <w:t xml:space="preserve"> and return it to you in the</w:t>
      </w:r>
      <w:r w:rsidR="00592084">
        <w:t xml:space="preserve"> Certificate IV </w:t>
      </w:r>
      <w:r w:rsidR="00542EAA">
        <w:t>in Finance and Mortgage </w:t>
      </w:r>
      <w:r w:rsidR="00401CFC">
        <w:t>Broking (CIVFMB</w:t>
      </w:r>
      <w:r w:rsidR="00592084">
        <w:t xml:space="preserve">v4) </w:t>
      </w:r>
      <w:r w:rsidRPr="008B6587">
        <w:t>subject room in KapLearn under the ‘</w:t>
      </w:r>
      <w:r>
        <w:t xml:space="preserve">Written and Oral </w:t>
      </w:r>
      <w:r w:rsidR="005F75EB">
        <w:t>Assessment’ page</w:t>
      </w:r>
      <w:r w:rsidRPr="008B6587">
        <w:t>.</w:t>
      </w:r>
    </w:p>
    <w:p w:rsidR="009458C2" w:rsidRPr="008B6587" w:rsidRDefault="009458C2" w:rsidP="009458C2">
      <w:pPr>
        <w:pStyle w:val="sh"/>
        <w:rPr>
          <w:rFonts w:asciiTheme="minorHAnsi" w:hAnsiTheme="minorHAnsi"/>
          <w:lang w:val="en-US"/>
        </w:rPr>
      </w:pPr>
      <w:r w:rsidRPr="008B6587">
        <w:rPr>
          <w:lang w:val="en-US"/>
        </w:rPr>
        <w:t>Make a reasonable attempt</w:t>
      </w:r>
    </w:p>
    <w:p w:rsidR="005F75EB" w:rsidRPr="00C76A23" w:rsidRDefault="005F75EB" w:rsidP="005F75EB">
      <w:bookmarkStart w:id="6" w:name="_Hlk506109254"/>
      <w:r w:rsidRPr="008B6587">
        <w:t xml:space="preserve">You must demonstrate that you have made a reasonable attempt to complete all the parts of your oral assessment. Failure to do so will mean that </w:t>
      </w:r>
      <w:r w:rsidRPr="00C76A23">
        <w:t xml:space="preserve">your oral assignment will not be accepted for marking, therefore you will not receive the benefit of feedback on your submission. </w:t>
      </w:r>
    </w:p>
    <w:p w:rsidR="005F75EB" w:rsidRPr="008B6587" w:rsidRDefault="005F75EB" w:rsidP="005F75EB">
      <w:r w:rsidRPr="00C76A23">
        <w:t xml:space="preserve">If you do not meet these requirements, you will be notified. You will then have until your submission deadline to submit your </w:t>
      </w:r>
      <w:r w:rsidRPr="00C76A23">
        <w:rPr>
          <w:i/>
          <w:iCs/>
        </w:rPr>
        <w:t>completed</w:t>
      </w:r>
      <w:r w:rsidRPr="00C76A23">
        <w:t xml:space="preserve"> written and oral assessment.</w:t>
      </w:r>
    </w:p>
    <w:bookmarkEnd w:id="6"/>
    <w:p w:rsidR="00EC11E5" w:rsidRPr="008B6587" w:rsidRDefault="00EC11E5" w:rsidP="00EC11E5">
      <w:pPr>
        <w:pStyle w:val="sh"/>
      </w:pPr>
      <w:r w:rsidRPr="008B6587">
        <w:t xml:space="preserve">How your </w:t>
      </w:r>
      <w:r w:rsidR="00592084">
        <w:t xml:space="preserve">oral </w:t>
      </w:r>
      <w:r w:rsidRPr="008B6587">
        <w:t>assignment is graded</w:t>
      </w:r>
    </w:p>
    <w:p w:rsidR="00592084" w:rsidRPr="008B6587" w:rsidRDefault="00592084" w:rsidP="00592084">
      <w:bookmarkStart w:id="7" w:name="_Hlk506109284"/>
      <w:r>
        <w:t xml:space="preserve">Oral assessment </w:t>
      </w:r>
      <w:r w:rsidRPr="008B6587">
        <w:t xml:space="preserve">tasks are used to determine your ‘competence’ in demonstrating the required knowledge and/or skills for each subject. As a result, you will be graded as either competent or not yet competent for this </w:t>
      </w:r>
      <w:r>
        <w:t xml:space="preserve">oral </w:t>
      </w:r>
      <w:r w:rsidRPr="008B6587">
        <w:t>assessment.</w:t>
      </w:r>
    </w:p>
    <w:p w:rsidR="00592084" w:rsidRPr="00592084" w:rsidRDefault="00592084" w:rsidP="00592084">
      <w:r w:rsidRPr="008B6587">
        <w:t xml:space="preserve">Your assessor will follow the below process when marking </w:t>
      </w:r>
      <w:r w:rsidRPr="00592084">
        <w:t>your oral assignment:</w:t>
      </w:r>
    </w:p>
    <w:p w:rsidR="00592084" w:rsidRPr="00592084" w:rsidRDefault="00592084" w:rsidP="00592084">
      <w:pPr>
        <w:pStyle w:val="ind1"/>
      </w:pPr>
      <w:r w:rsidRPr="00592084">
        <w:t>•</w:t>
      </w:r>
      <w:r w:rsidRPr="00592084">
        <w:tab/>
        <w:t xml:space="preserve">Assess your responses in each part of the oral assessment, and then determine whether you have demonstrated competence in each question or checklist. </w:t>
      </w:r>
    </w:p>
    <w:p w:rsidR="00592084" w:rsidRPr="00592084" w:rsidRDefault="00592084" w:rsidP="00592084">
      <w:pPr>
        <w:pStyle w:val="ind1"/>
      </w:pPr>
      <w:r w:rsidRPr="00592084">
        <w:t>•</w:t>
      </w:r>
      <w:r w:rsidRPr="00592084">
        <w:tab/>
        <w:t>Determine if, on a holistic basis, your responses have demonstrated overall competence.</w:t>
      </w:r>
    </w:p>
    <w:p w:rsidR="00592084" w:rsidRPr="00592084" w:rsidRDefault="00592084" w:rsidP="00592084">
      <w:bookmarkStart w:id="8" w:name="_Hlk505515553"/>
      <w:r w:rsidRPr="00592084">
        <w:t>You must be deemed competent in all assessment items in order to be awarded your qualification, including demonstrating competency in:</w:t>
      </w:r>
    </w:p>
    <w:p w:rsidR="00592084" w:rsidRPr="00592084" w:rsidRDefault="001D52C2" w:rsidP="001D52C2">
      <w:pPr>
        <w:pStyle w:val="ind1"/>
      </w:pPr>
      <w:r w:rsidRPr="001D52C2">
        <w:t>•</w:t>
      </w:r>
      <w:r w:rsidRPr="001D52C2">
        <w:tab/>
      </w:r>
      <w:proofErr w:type="gramStart"/>
      <w:r w:rsidR="00592084" w:rsidRPr="00592084">
        <w:t>all of</w:t>
      </w:r>
      <w:proofErr w:type="gramEnd"/>
      <w:r w:rsidR="00592084" w:rsidRPr="00592084">
        <w:t xml:space="preserve"> the exam questions</w:t>
      </w:r>
    </w:p>
    <w:p w:rsidR="00592084" w:rsidRPr="00592084" w:rsidRDefault="001D52C2" w:rsidP="001D52C2">
      <w:pPr>
        <w:pStyle w:val="ind1"/>
      </w:pPr>
      <w:r w:rsidRPr="001D52C2">
        <w:t>•</w:t>
      </w:r>
      <w:r w:rsidRPr="001D52C2">
        <w:tab/>
      </w:r>
      <w:r w:rsidR="00592084" w:rsidRPr="00592084">
        <w:t>the written and oral assignment.</w:t>
      </w:r>
    </w:p>
    <w:bookmarkEnd w:id="7"/>
    <w:bookmarkEnd w:id="8"/>
    <w:p w:rsidR="007E0500" w:rsidRPr="004533B5" w:rsidRDefault="007E0500" w:rsidP="001D52C2">
      <w:pPr>
        <w:pStyle w:val="0sh"/>
      </w:pPr>
      <w:r w:rsidRPr="004533B5">
        <w:lastRenderedPageBreak/>
        <w:t>‘Not yet competent’ and resubmissions</w:t>
      </w:r>
    </w:p>
    <w:p w:rsidR="005F75EB" w:rsidRPr="00C76A23" w:rsidRDefault="005F75EB" w:rsidP="005F75EB">
      <w:r w:rsidRPr="008B6587">
        <w:t>Should par</w:t>
      </w:r>
      <w:r w:rsidRPr="00C76A23">
        <w:t>ts of your oral assignment be marked as ‘not yet demonstrated’ you will be given an additional opportunity to amend your responses so that you can demonstrate your competency to the required level.</w:t>
      </w:r>
    </w:p>
    <w:p w:rsidR="005F75EB" w:rsidRPr="00C76A23" w:rsidRDefault="005F75EB" w:rsidP="005F75EB">
      <w:r w:rsidRPr="00C76A23">
        <w:t>You must address the assessor’s feedback in your amended responses. You only need amend those sections where the assessor has determined the assessment result is ‘not yet demonstrated’.</w:t>
      </w:r>
    </w:p>
    <w:p w:rsidR="005F75EB" w:rsidRPr="00A345B5" w:rsidRDefault="005F75EB" w:rsidP="005F75EB">
      <w:r w:rsidRPr="00C76A23">
        <w:t xml:space="preserve">You may be asked to re-record a part of your audio recording or to answer some written questions in this document. </w:t>
      </w:r>
      <w:r w:rsidRPr="00C76A23">
        <w:rPr>
          <w:b/>
          <w:color w:val="FF0000"/>
        </w:rPr>
        <w:t>Use a different text colour for any written sections of your resubmission</w:t>
      </w:r>
      <w:r w:rsidRPr="00C76A23">
        <w:t xml:space="preserve">. Your assessor will be in a better position to gauge the quality and nature of your changes. Ensure you leave your first assessor’s comments in your oral assignment, so your second assessor can see the instructions that were originally provided for you. </w:t>
      </w:r>
      <w:r w:rsidRPr="00C76A23">
        <w:rPr>
          <w:b/>
        </w:rPr>
        <w:t>Do not change any comments made by a Kaplan assessor</w:t>
      </w:r>
      <w:r w:rsidRPr="00C76A23">
        <w:t>.</w:t>
      </w:r>
    </w:p>
    <w:p w:rsidR="007E0500" w:rsidRPr="008B6587" w:rsidRDefault="007E0500" w:rsidP="00F109CE">
      <w:pPr>
        <w:pStyle w:val="ssh"/>
      </w:pPr>
      <w:r w:rsidRPr="008B6587">
        <w:t>Units of competency</w:t>
      </w:r>
    </w:p>
    <w:p w:rsidR="007E0500" w:rsidRPr="008B6587" w:rsidRDefault="007E0500" w:rsidP="007E0500">
      <w:r w:rsidRPr="008B6587">
        <w:t xml:space="preserve">This </w:t>
      </w:r>
      <w:r w:rsidR="00592084">
        <w:t>oral assign</w:t>
      </w:r>
      <w:r w:rsidR="008B6587" w:rsidRPr="008B6587">
        <w:t>ment</w:t>
      </w:r>
      <w:r w:rsidRPr="008B6587">
        <w:t xml:space="preserve"> is your opportunity to demonstrate your competency against these units:</w:t>
      </w:r>
    </w:p>
    <w:tbl>
      <w:tblPr>
        <w:tblW w:w="97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1985"/>
        <w:gridCol w:w="7768"/>
      </w:tblGrid>
      <w:tr w:rsidR="0064307C" w:rsidRPr="003A46A8" w:rsidTr="001B121E">
        <w:tc>
          <w:tcPr>
            <w:tcW w:w="1985" w:type="dxa"/>
            <w:shd w:val="clear" w:color="auto" w:fill="auto"/>
            <w:vAlign w:val="center"/>
          </w:tcPr>
          <w:p w:rsidR="0064307C" w:rsidRPr="00592084" w:rsidRDefault="0064307C" w:rsidP="008A421F">
            <w:pPr>
              <w:pStyle w:val="tt"/>
            </w:pPr>
            <w:r w:rsidRPr="00592084">
              <w:t>FNSSAM403</w:t>
            </w:r>
          </w:p>
        </w:tc>
        <w:tc>
          <w:tcPr>
            <w:tcW w:w="7768" w:type="dxa"/>
            <w:shd w:val="clear" w:color="auto" w:fill="auto"/>
            <w:vAlign w:val="center"/>
          </w:tcPr>
          <w:p w:rsidR="0064307C" w:rsidRPr="00592084" w:rsidRDefault="0064307C" w:rsidP="00B54675">
            <w:pPr>
              <w:pStyle w:val="tt"/>
            </w:pPr>
            <w:r w:rsidRPr="00592084">
              <w:t>Prospect for New Clients</w:t>
            </w:r>
          </w:p>
        </w:tc>
      </w:tr>
      <w:tr w:rsidR="0064307C" w:rsidRPr="003A46A8" w:rsidTr="001B121E">
        <w:tc>
          <w:tcPr>
            <w:tcW w:w="1985" w:type="dxa"/>
            <w:shd w:val="clear" w:color="auto" w:fill="auto"/>
            <w:vAlign w:val="center"/>
          </w:tcPr>
          <w:p w:rsidR="0064307C" w:rsidRPr="00592084" w:rsidRDefault="0064307C" w:rsidP="008A421F">
            <w:pPr>
              <w:pStyle w:val="tt"/>
            </w:pPr>
            <w:r w:rsidRPr="00592084">
              <w:t>FNSCRD301</w:t>
            </w:r>
          </w:p>
        </w:tc>
        <w:tc>
          <w:tcPr>
            <w:tcW w:w="7768" w:type="dxa"/>
            <w:shd w:val="clear" w:color="auto" w:fill="auto"/>
            <w:vAlign w:val="center"/>
          </w:tcPr>
          <w:p w:rsidR="0064307C" w:rsidRPr="00592084" w:rsidRDefault="0064307C" w:rsidP="00B54675">
            <w:pPr>
              <w:pStyle w:val="tt"/>
            </w:pPr>
            <w:r w:rsidRPr="00592084">
              <w:t>Process applications for credit</w:t>
            </w:r>
          </w:p>
        </w:tc>
      </w:tr>
      <w:tr w:rsidR="0064307C" w:rsidRPr="003A46A8" w:rsidTr="001B121E">
        <w:tc>
          <w:tcPr>
            <w:tcW w:w="1985" w:type="dxa"/>
            <w:shd w:val="clear" w:color="auto" w:fill="auto"/>
            <w:vAlign w:val="center"/>
          </w:tcPr>
          <w:p w:rsidR="0064307C" w:rsidRPr="00592084" w:rsidRDefault="0064307C" w:rsidP="008A421F">
            <w:pPr>
              <w:pStyle w:val="tt"/>
            </w:pPr>
            <w:r w:rsidRPr="00592084">
              <w:t>FNSFMB401</w:t>
            </w:r>
          </w:p>
        </w:tc>
        <w:tc>
          <w:tcPr>
            <w:tcW w:w="7768" w:type="dxa"/>
            <w:shd w:val="clear" w:color="auto" w:fill="auto"/>
            <w:vAlign w:val="center"/>
          </w:tcPr>
          <w:p w:rsidR="0064307C" w:rsidRPr="00592084" w:rsidRDefault="0064307C" w:rsidP="00B54675">
            <w:pPr>
              <w:pStyle w:val="tt"/>
            </w:pPr>
            <w:r w:rsidRPr="00592084">
              <w:t>Prepare loan application on behalf of finance or mortgage broking clients</w:t>
            </w:r>
          </w:p>
        </w:tc>
      </w:tr>
      <w:tr w:rsidR="008A421F" w:rsidRPr="003A46A8" w:rsidTr="00F16D94">
        <w:tc>
          <w:tcPr>
            <w:tcW w:w="1985" w:type="dxa"/>
            <w:shd w:val="clear" w:color="auto" w:fill="auto"/>
            <w:vAlign w:val="center"/>
          </w:tcPr>
          <w:p w:rsidR="008A421F" w:rsidRPr="00592084" w:rsidRDefault="001B121E" w:rsidP="008A421F">
            <w:pPr>
              <w:pStyle w:val="tt"/>
            </w:pPr>
            <w:r w:rsidRPr="00592084">
              <w:t xml:space="preserve">FNSFMB402  </w:t>
            </w:r>
          </w:p>
        </w:tc>
        <w:tc>
          <w:tcPr>
            <w:tcW w:w="7768" w:type="dxa"/>
            <w:shd w:val="clear" w:color="auto" w:fill="auto"/>
            <w:vAlign w:val="center"/>
          </w:tcPr>
          <w:p w:rsidR="008A421F" w:rsidRPr="00592084" w:rsidRDefault="00B54675" w:rsidP="00B54675">
            <w:pPr>
              <w:pStyle w:val="tt"/>
            </w:pPr>
            <w:r w:rsidRPr="00592084">
              <w:t xml:space="preserve">Identify </w:t>
            </w:r>
            <w:r w:rsidR="001B121E" w:rsidRPr="00592084">
              <w:t>client</w:t>
            </w:r>
            <w:r w:rsidRPr="00592084">
              <w:t xml:space="preserve"> needs for broking services</w:t>
            </w:r>
          </w:p>
        </w:tc>
      </w:tr>
      <w:tr w:rsidR="008A421F" w:rsidRPr="003A46A8" w:rsidTr="00F16D94">
        <w:tc>
          <w:tcPr>
            <w:tcW w:w="1985" w:type="dxa"/>
            <w:shd w:val="clear" w:color="auto" w:fill="auto"/>
            <w:vAlign w:val="center"/>
          </w:tcPr>
          <w:p w:rsidR="008A421F" w:rsidRPr="00592084" w:rsidRDefault="001B121E" w:rsidP="008A421F">
            <w:pPr>
              <w:pStyle w:val="tt"/>
            </w:pPr>
            <w:r w:rsidRPr="00592084">
              <w:t>FNSFMB403</w:t>
            </w:r>
          </w:p>
        </w:tc>
        <w:tc>
          <w:tcPr>
            <w:tcW w:w="7768" w:type="dxa"/>
            <w:shd w:val="clear" w:color="auto" w:fill="auto"/>
            <w:vAlign w:val="center"/>
          </w:tcPr>
          <w:p w:rsidR="008A421F" w:rsidRPr="00592084" w:rsidRDefault="001B121E" w:rsidP="008A421F">
            <w:pPr>
              <w:pStyle w:val="tt"/>
            </w:pPr>
            <w:r w:rsidRPr="00592084">
              <w:t>Present broking options to client</w:t>
            </w:r>
          </w:p>
        </w:tc>
      </w:tr>
      <w:tr w:rsidR="0064307C" w:rsidRPr="003A46A8" w:rsidTr="001B121E">
        <w:tc>
          <w:tcPr>
            <w:tcW w:w="1985" w:type="dxa"/>
            <w:shd w:val="clear" w:color="auto" w:fill="auto"/>
            <w:vAlign w:val="center"/>
          </w:tcPr>
          <w:p w:rsidR="0064307C" w:rsidRPr="00592084" w:rsidRDefault="0064307C" w:rsidP="008A421F">
            <w:pPr>
              <w:pStyle w:val="tt"/>
            </w:pPr>
            <w:r w:rsidRPr="00592084">
              <w:t>FNSFMB501</w:t>
            </w:r>
          </w:p>
        </w:tc>
        <w:tc>
          <w:tcPr>
            <w:tcW w:w="7768" w:type="dxa"/>
            <w:shd w:val="clear" w:color="auto" w:fill="auto"/>
            <w:vAlign w:val="center"/>
          </w:tcPr>
          <w:p w:rsidR="0064307C" w:rsidRPr="00592084" w:rsidRDefault="0064307C" w:rsidP="008A421F">
            <w:pPr>
              <w:pStyle w:val="tt"/>
            </w:pPr>
            <w:r w:rsidRPr="00592084">
              <w:t>Settle applications and loan arrangements in the finance and mortgage broking industry</w:t>
            </w:r>
          </w:p>
        </w:tc>
      </w:tr>
      <w:tr w:rsidR="008A421F" w:rsidRPr="003A46A8" w:rsidTr="00F16D94">
        <w:tc>
          <w:tcPr>
            <w:tcW w:w="1985" w:type="dxa"/>
            <w:shd w:val="clear" w:color="auto" w:fill="auto"/>
            <w:vAlign w:val="center"/>
          </w:tcPr>
          <w:p w:rsidR="008A421F" w:rsidRPr="00592084" w:rsidRDefault="00A92D80" w:rsidP="008A421F">
            <w:pPr>
              <w:pStyle w:val="tt"/>
            </w:pPr>
            <w:r>
              <w:t>FNS</w:t>
            </w:r>
            <w:r w:rsidR="0064307C" w:rsidRPr="00592084">
              <w:t>FMK505</w:t>
            </w:r>
          </w:p>
        </w:tc>
        <w:tc>
          <w:tcPr>
            <w:tcW w:w="7768" w:type="dxa"/>
            <w:shd w:val="clear" w:color="auto" w:fill="auto"/>
            <w:vAlign w:val="center"/>
          </w:tcPr>
          <w:p w:rsidR="008A421F" w:rsidRPr="00592084" w:rsidRDefault="0064307C" w:rsidP="008A421F">
            <w:pPr>
              <w:pStyle w:val="tt"/>
            </w:pPr>
            <w:r w:rsidRPr="00592084">
              <w:t>Comply with financial services regulation and industry codes of practice</w:t>
            </w:r>
          </w:p>
        </w:tc>
      </w:tr>
      <w:tr w:rsidR="008A421F" w:rsidRPr="003A46A8" w:rsidTr="00F16D94">
        <w:tc>
          <w:tcPr>
            <w:tcW w:w="1985" w:type="dxa"/>
            <w:shd w:val="clear" w:color="auto" w:fill="auto"/>
            <w:vAlign w:val="center"/>
          </w:tcPr>
          <w:p w:rsidR="008A421F" w:rsidRPr="00592084" w:rsidRDefault="0064307C" w:rsidP="00D953C1">
            <w:pPr>
              <w:pStyle w:val="tt"/>
            </w:pPr>
            <w:r w:rsidRPr="00592084">
              <w:t>FNSINC401</w:t>
            </w:r>
          </w:p>
        </w:tc>
        <w:tc>
          <w:tcPr>
            <w:tcW w:w="7768" w:type="dxa"/>
            <w:shd w:val="clear" w:color="auto" w:fill="auto"/>
            <w:vAlign w:val="center"/>
          </w:tcPr>
          <w:p w:rsidR="008A421F" w:rsidRPr="00592084" w:rsidRDefault="0064307C" w:rsidP="00D953C1">
            <w:pPr>
              <w:pStyle w:val="tt"/>
            </w:pPr>
            <w:r w:rsidRPr="00592084">
              <w:t>Apply principles of professional practice to work in the financial services industry</w:t>
            </w:r>
          </w:p>
        </w:tc>
      </w:tr>
      <w:tr w:rsidR="0064307C" w:rsidRPr="003A46A8" w:rsidTr="001B121E">
        <w:tc>
          <w:tcPr>
            <w:tcW w:w="1985" w:type="dxa"/>
            <w:shd w:val="clear" w:color="auto" w:fill="auto"/>
            <w:vAlign w:val="center"/>
          </w:tcPr>
          <w:p w:rsidR="0064307C" w:rsidRPr="00592084" w:rsidRDefault="0064307C" w:rsidP="00D953C1">
            <w:pPr>
              <w:pStyle w:val="tt"/>
            </w:pPr>
            <w:r w:rsidRPr="00592084">
              <w:t>FNSINC402</w:t>
            </w:r>
          </w:p>
        </w:tc>
        <w:tc>
          <w:tcPr>
            <w:tcW w:w="7768" w:type="dxa"/>
            <w:shd w:val="clear" w:color="auto" w:fill="auto"/>
            <w:vAlign w:val="center"/>
          </w:tcPr>
          <w:p w:rsidR="0064307C" w:rsidRPr="00592084" w:rsidDel="001B121E" w:rsidRDefault="0064307C" w:rsidP="00D953C1">
            <w:pPr>
              <w:pStyle w:val="tt"/>
            </w:pPr>
            <w:r w:rsidRPr="00592084">
              <w:t>Develop and maintain in-depth knowledge of products and services used by an organisation or sector</w:t>
            </w:r>
          </w:p>
        </w:tc>
      </w:tr>
      <w:tr w:rsidR="00D953C1" w:rsidRPr="003A46A8" w:rsidTr="001B121E">
        <w:tc>
          <w:tcPr>
            <w:tcW w:w="1985" w:type="dxa"/>
            <w:shd w:val="clear" w:color="auto" w:fill="auto"/>
            <w:vAlign w:val="center"/>
          </w:tcPr>
          <w:p w:rsidR="00D953C1" w:rsidRPr="00592084" w:rsidRDefault="0064307C" w:rsidP="0052571A">
            <w:pPr>
              <w:pStyle w:val="tt"/>
            </w:pPr>
            <w:r w:rsidRPr="00592084">
              <w:t>BSBITU306</w:t>
            </w:r>
          </w:p>
        </w:tc>
        <w:tc>
          <w:tcPr>
            <w:tcW w:w="7768" w:type="dxa"/>
            <w:shd w:val="clear" w:color="auto" w:fill="auto"/>
            <w:vAlign w:val="center"/>
          </w:tcPr>
          <w:p w:rsidR="00D953C1" w:rsidRPr="00592084" w:rsidRDefault="0064307C" w:rsidP="00D953C1">
            <w:pPr>
              <w:pStyle w:val="tt"/>
            </w:pPr>
            <w:r w:rsidRPr="00592084">
              <w:t>Design and produce business documents</w:t>
            </w:r>
          </w:p>
        </w:tc>
      </w:tr>
      <w:tr w:rsidR="0064307C" w:rsidRPr="003A46A8" w:rsidTr="001B121E">
        <w:tc>
          <w:tcPr>
            <w:tcW w:w="1985" w:type="dxa"/>
            <w:shd w:val="clear" w:color="auto" w:fill="auto"/>
            <w:vAlign w:val="center"/>
          </w:tcPr>
          <w:p w:rsidR="0064307C" w:rsidRPr="00592084" w:rsidRDefault="0064307C" w:rsidP="0052571A">
            <w:pPr>
              <w:pStyle w:val="tt"/>
            </w:pPr>
            <w:r w:rsidRPr="00592084">
              <w:t>BSBCUS301</w:t>
            </w:r>
          </w:p>
        </w:tc>
        <w:tc>
          <w:tcPr>
            <w:tcW w:w="7768" w:type="dxa"/>
            <w:shd w:val="clear" w:color="auto" w:fill="auto"/>
            <w:vAlign w:val="center"/>
          </w:tcPr>
          <w:p w:rsidR="0064307C" w:rsidRPr="00592084" w:rsidRDefault="0064307C" w:rsidP="00D953C1">
            <w:pPr>
              <w:pStyle w:val="tt"/>
            </w:pPr>
            <w:r w:rsidRPr="00592084">
              <w:t>Deliver and monitor a service to customers</w:t>
            </w:r>
          </w:p>
        </w:tc>
      </w:tr>
      <w:tr w:rsidR="0064307C" w:rsidRPr="003A46A8" w:rsidTr="001B121E">
        <w:tc>
          <w:tcPr>
            <w:tcW w:w="1985" w:type="dxa"/>
            <w:shd w:val="clear" w:color="auto" w:fill="auto"/>
            <w:vAlign w:val="center"/>
          </w:tcPr>
          <w:p w:rsidR="0064307C" w:rsidRPr="00592084" w:rsidRDefault="0064307C" w:rsidP="00D953C1">
            <w:pPr>
              <w:pStyle w:val="tt"/>
            </w:pPr>
            <w:r w:rsidRPr="00592084">
              <w:t>BSBCUS402</w:t>
            </w:r>
          </w:p>
        </w:tc>
        <w:tc>
          <w:tcPr>
            <w:tcW w:w="7768" w:type="dxa"/>
            <w:shd w:val="clear" w:color="auto" w:fill="auto"/>
            <w:vAlign w:val="center"/>
          </w:tcPr>
          <w:p w:rsidR="0064307C" w:rsidRPr="00592084" w:rsidRDefault="0064307C" w:rsidP="00D953C1">
            <w:pPr>
              <w:pStyle w:val="tt"/>
            </w:pPr>
            <w:r w:rsidRPr="00592084">
              <w:t>Address customer needs</w:t>
            </w:r>
          </w:p>
        </w:tc>
      </w:tr>
    </w:tbl>
    <w:p w:rsidR="00592084" w:rsidRDefault="00592084" w:rsidP="00083125">
      <w:bookmarkStart w:id="9" w:name="_Hlk505512892"/>
      <w:r w:rsidRPr="00592084">
        <w:t xml:space="preserve">Note that the </w:t>
      </w:r>
      <w:r w:rsidRPr="00592084">
        <w:rPr>
          <w:i/>
        </w:rPr>
        <w:t>Written and Oral Assignment</w:t>
      </w:r>
      <w:r w:rsidRPr="00592084">
        <w:t xml:space="preserve"> is one of two assessments required to meet the requirements of the units of competency.</w:t>
      </w:r>
      <w:bookmarkEnd w:id="9"/>
    </w:p>
    <w:p w:rsidR="007E0500" w:rsidRPr="008B6587" w:rsidRDefault="007E0500" w:rsidP="007E0500">
      <w:pPr>
        <w:pStyle w:val="ssh"/>
      </w:pPr>
      <w:r w:rsidRPr="008B6587">
        <w:t>We are here to help</w:t>
      </w:r>
    </w:p>
    <w:p w:rsidR="00592084" w:rsidRDefault="00592084" w:rsidP="00592084">
      <w:bookmarkStart w:id="10" w:name="_Hlk505770620"/>
      <w:r w:rsidRPr="008B6587">
        <w:t xml:space="preserve">If you have any questions </w:t>
      </w:r>
      <w:r>
        <w:t>you can do the following steps:</w:t>
      </w:r>
    </w:p>
    <w:p w:rsidR="00592084" w:rsidRDefault="001D52C2" w:rsidP="001D52C2">
      <w:pPr>
        <w:pStyle w:val="ind1"/>
      </w:pPr>
      <w:r>
        <w:t>1.</w:t>
      </w:r>
      <w:r>
        <w:tab/>
      </w:r>
      <w:r w:rsidR="00592084">
        <w:t xml:space="preserve">Read the resources and watch the video about </w:t>
      </w:r>
      <w:r w:rsidR="00592084" w:rsidRPr="00592084">
        <w:t>oral assignment</w:t>
      </w:r>
      <w:r w:rsidR="00592084">
        <w:t xml:space="preserve"> in your subject in KapLearn.</w:t>
      </w:r>
    </w:p>
    <w:p w:rsidR="00592084" w:rsidRDefault="001D52C2" w:rsidP="001D52C2">
      <w:pPr>
        <w:pStyle w:val="ind1"/>
      </w:pPr>
      <w:r>
        <w:t>2.</w:t>
      </w:r>
      <w:r>
        <w:tab/>
      </w:r>
      <w:r w:rsidR="00592084">
        <w:t>P</w:t>
      </w:r>
      <w:r w:rsidR="00592084" w:rsidRPr="008B6587">
        <w:t>ost your query at the ‘Ask your Tutor’ forum in your subject room. You</w:t>
      </w:r>
      <w:r>
        <w:t xml:space="preserve"> can expect an answer within 24 </w:t>
      </w:r>
      <w:r w:rsidR="00592084" w:rsidRPr="008B6587">
        <w:t>hours of your posting from one of our technical advisers or student support staff.</w:t>
      </w:r>
    </w:p>
    <w:bookmarkEnd w:id="10"/>
    <w:p w:rsidR="003A46A8" w:rsidRDefault="003A46A8" w:rsidP="003A46A8">
      <w:pPr>
        <w:pStyle w:val="0mhindent"/>
      </w:pPr>
      <w:r>
        <w:lastRenderedPageBreak/>
        <w:t xml:space="preserve">Part 2: </w:t>
      </w:r>
      <w:r w:rsidR="005C1B0B">
        <w:t>Preparation for oral assessment</w:t>
      </w:r>
    </w:p>
    <w:p w:rsidR="003A46A8" w:rsidRPr="00967D99" w:rsidRDefault="005C1B0B" w:rsidP="003A46A8">
      <w:r w:rsidRPr="00FD4264">
        <w:t>T</w:t>
      </w:r>
      <w:r w:rsidR="00967D99" w:rsidRPr="00FD4264">
        <w:t>o</w:t>
      </w:r>
      <w:r w:rsidRPr="00FD4264">
        <w:t xml:space="preserve"> prepare for your oral assessment</w:t>
      </w:r>
      <w:r w:rsidR="003A46A8" w:rsidRPr="00FD4264">
        <w:t xml:space="preserve"> you are required</w:t>
      </w:r>
      <w:r w:rsidR="00680D5C">
        <w:t xml:space="preserve"> to complete the following questions</w:t>
      </w:r>
      <w:r w:rsidR="003A46A8" w:rsidRPr="00FD4264">
        <w:t>:</w:t>
      </w:r>
    </w:p>
    <w:p w:rsidR="002F02F0" w:rsidRPr="002B4D99" w:rsidRDefault="002F02F0" w:rsidP="004559AD">
      <w:pPr>
        <w:pStyle w:val="sssh"/>
      </w:pPr>
      <w:r w:rsidRPr="002B4D99">
        <w:t xml:space="preserve">Question </w:t>
      </w:r>
      <w:r w:rsidR="0046673B">
        <w:t>1</w:t>
      </w:r>
    </w:p>
    <w:p w:rsidR="008B6916" w:rsidRPr="00FD4264" w:rsidRDefault="008B6916" w:rsidP="00C66879">
      <w:pPr>
        <w:keepNext/>
      </w:pPr>
      <w:r w:rsidRPr="00FD4264">
        <w:t xml:space="preserve">How </w:t>
      </w:r>
      <w:r w:rsidR="00044AA5" w:rsidRPr="00FD4264">
        <w:t>do you assess the</w:t>
      </w:r>
      <w:r w:rsidR="001C0269">
        <w:t xml:space="preserve"> </w:t>
      </w:r>
      <w:r w:rsidRPr="00FD4264">
        <w:t xml:space="preserve">need to adjust your interpersonal style to talk with </w:t>
      </w:r>
      <w:r w:rsidR="00044AA5" w:rsidRPr="00FD4264">
        <w:t>different types of</w:t>
      </w:r>
      <w:r w:rsidRPr="00FD4264">
        <w:t xml:space="preserve"> client?</w:t>
      </w:r>
      <w:r w:rsidR="004559AD">
        <w:t xml:space="preserve"> Provide </w:t>
      </w:r>
      <w:r w:rsidR="001B281E" w:rsidRPr="00FD4264">
        <w:t xml:space="preserve">two </w:t>
      </w:r>
      <w:r w:rsidR="00242FB7">
        <w:t xml:space="preserve">(2) </w:t>
      </w:r>
      <w:r w:rsidR="001B281E" w:rsidRPr="00FD4264">
        <w:t>examples</w:t>
      </w:r>
      <w:r w:rsidR="0046673B" w:rsidRPr="00FD4264">
        <w:t xml:space="preserve"> </w:t>
      </w:r>
      <w:r w:rsidR="007667BD">
        <w:t>(</w:t>
      </w:r>
      <w:r w:rsidR="0046673B" w:rsidRPr="00FD4264">
        <w:t>e.g. where there is a language difficulty</w:t>
      </w:r>
      <w:r w:rsidR="007667BD">
        <w:t>)</w:t>
      </w:r>
      <w:r w:rsidR="0046673B" w:rsidRPr="00FD4264">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57" w:type="dxa"/>
          <w:right w:w="85" w:type="dxa"/>
        </w:tblCellMar>
        <w:tblLook w:val="04A0" w:firstRow="1" w:lastRow="0" w:firstColumn="1" w:lastColumn="0" w:noHBand="0" w:noVBand="1"/>
      </w:tblPr>
      <w:tblGrid>
        <w:gridCol w:w="9633"/>
      </w:tblGrid>
      <w:tr w:rsidR="008B6916" w:rsidRPr="00D94AAC" w:rsidTr="00EA413E">
        <w:trPr>
          <w:trHeight w:val="1418"/>
        </w:trPr>
        <w:tc>
          <w:tcPr>
            <w:tcW w:w="9633" w:type="dxa"/>
            <w:shd w:val="clear" w:color="auto" w:fill="auto"/>
          </w:tcPr>
          <w:p w:rsidR="004559AD" w:rsidRDefault="001C6249" w:rsidP="00AC0232">
            <w:pPr>
              <w:pStyle w:val="Answerhere"/>
            </w:pPr>
            <w:r w:rsidRPr="00D94AAC">
              <w:rPr>
                <w:highlight w:val="lightGray"/>
              </w:rPr>
              <w:fldChar w:fldCharType="begin">
                <w:ffData>
                  <w:name w:val="Text1"/>
                  <w:enabled/>
                  <w:calcOnExit w:val="0"/>
                  <w:textInput>
                    <w:default w:val="Answer here"/>
                  </w:textInput>
                </w:ffData>
              </w:fldChar>
            </w:r>
            <w:r w:rsidR="008B6916" w:rsidRPr="00D94AAC">
              <w:rPr>
                <w:highlight w:val="lightGray"/>
              </w:rPr>
              <w:instrText xml:space="preserve"> FORMTEXT </w:instrText>
            </w:r>
            <w:r w:rsidRPr="00D94AAC">
              <w:rPr>
                <w:highlight w:val="lightGray"/>
              </w:rPr>
            </w:r>
            <w:r w:rsidRPr="00D94AAC">
              <w:rPr>
                <w:highlight w:val="lightGray"/>
              </w:rPr>
              <w:fldChar w:fldCharType="separate"/>
            </w:r>
            <w:r w:rsidR="008B6916" w:rsidRPr="00D94AAC">
              <w:rPr>
                <w:noProof/>
                <w:highlight w:val="lightGray"/>
              </w:rPr>
              <w:t>Answer here</w:t>
            </w:r>
            <w:r w:rsidRPr="00D94AAC">
              <w:rPr>
                <w:highlight w:val="lightGray"/>
              </w:rPr>
              <w:fldChar w:fldCharType="end"/>
            </w:r>
          </w:p>
          <w:p w:rsidR="00AC0232" w:rsidRPr="004559AD" w:rsidRDefault="00AC0232" w:rsidP="00AC0232">
            <w:pPr>
              <w:pStyle w:val="Answerhere"/>
            </w:pPr>
          </w:p>
        </w:tc>
      </w:tr>
    </w:tbl>
    <w:p w:rsidR="008B6916" w:rsidRPr="008B6916" w:rsidRDefault="008B6916" w:rsidP="004559AD">
      <w:pPr>
        <w:pStyle w:val="sssh"/>
      </w:pPr>
      <w:r w:rsidRPr="008B6916">
        <w:t xml:space="preserve">Question </w:t>
      </w:r>
      <w:r w:rsidR="0046673B">
        <w:t>2</w:t>
      </w:r>
    </w:p>
    <w:p w:rsidR="008B6916" w:rsidRPr="00FD4264" w:rsidRDefault="001B281E" w:rsidP="004559AD">
      <w:pPr>
        <w:keepNext/>
        <w:rPr>
          <w:i/>
        </w:rPr>
      </w:pPr>
      <w:r w:rsidRPr="00FD4264">
        <w:t xml:space="preserve">You have a </w:t>
      </w:r>
      <w:r w:rsidR="0046673B" w:rsidRPr="00FD4264">
        <w:t xml:space="preserve">new </w:t>
      </w:r>
      <w:r w:rsidRPr="00FD4264">
        <w:t>client</w:t>
      </w:r>
      <w:r w:rsidR="0046673B" w:rsidRPr="00FD4264">
        <w:t>, Jeff Smith</w:t>
      </w:r>
      <w:r w:rsidR="00D953C1">
        <w:t>,</w:t>
      </w:r>
      <w:r w:rsidR="0046673B" w:rsidRPr="00FD4264">
        <w:t xml:space="preserve"> and have just made an appointment </w:t>
      </w:r>
      <w:r w:rsidR="007667BD">
        <w:t xml:space="preserve">to meet </w:t>
      </w:r>
      <w:r w:rsidR="0046673B" w:rsidRPr="00FD4264">
        <w:t xml:space="preserve">with him. </w:t>
      </w:r>
      <w:r w:rsidR="004559AD">
        <w:br/>
      </w:r>
      <w:r w:rsidR="008B6916" w:rsidRPr="00FD4264">
        <w:t xml:space="preserve">Compose a professional email to send to </w:t>
      </w:r>
      <w:r w:rsidR="0046673B" w:rsidRPr="00FD4264">
        <w:t>Jeff</w:t>
      </w:r>
      <w:r w:rsidR="008B6916" w:rsidRPr="00FD4264">
        <w:t xml:space="preserve">, </w:t>
      </w:r>
      <w:r w:rsidR="00EA51D7">
        <w:t xml:space="preserve">confirming the appointment, </w:t>
      </w:r>
      <w:r w:rsidR="008B6916" w:rsidRPr="00FD4264">
        <w:t xml:space="preserve">outlining the purpose </w:t>
      </w:r>
      <w:r w:rsidR="00D11E0F" w:rsidRPr="00FD4264">
        <w:t xml:space="preserve">and time </w:t>
      </w:r>
      <w:r w:rsidR="008B6916" w:rsidRPr="00FD4264">
        <w:t xml:space="preserve">of </w:t>
      </w:r>
      <w:r w:rsidR="00044AA5" w:rsidRPr="00FD4264">
        <w:t>your first</w:t>
      </w:r>
      <w:r w:rsidR="0046673B" w:rsidRPr="00FD4264">
        <w:t xml:space="preserve"> </w:t>
      </w:r>
      <w:r w:rsidR="008B6916" w:rsidRPr="00FD4264">
        <w:t>meeting</w:t>
      </w:r>
      <w:r w:rsidR="00044AA5" w:rsidRPr="00FD4264">
        <w:t>. Your email should also name the document/s you have attached</w:t>
      </w:r>
      <w:r w:rsidR="00F71794" w:rsidRPr="00FD4264">
        <w:t xml:space="preserve"> for </w:t>
      </w:r>
      <w:r w:rsidR="0046673B" w:rsidRPr="00FD4264">
        <w:t>him</w:t>
      </w:r>
      <w:r w:rsidR="00044AA5" w:rsidRPr="00FD4264">
        <w:t xml:space="preserve"> to read prior to </w:t>
      </w:r>
      <w:r w:rsidR="007667BD">
        <w:t xml:space="preserve">this </w:t>
      </w:r>
      <w:r w:rsidR="00044AA5" w:rsidRPr="00FD4264">
        <w:t>meeting</w:t>
      </w:r>
      <w:r w:rsidR="008B6916" w:rsidRPr="00FD4264">
        <w:t>.</w:t>
      </w:r>
      <w:r w:rsidR="00D11E0F" w:rsidRPr="00343F3F">
        <w:t xml:space="preserve"> (</w:t>
      </w:r>
      <w:r w:rsidR="00D11E0F" w:rsidRPr="00FD4264">
        <w:rPr>
          <w:i/>
        </w:rPr>
        <w:t>For this ass</w:t>
      </w:r>
      <w:r w:rsidR="007E08B3">
        <w:rPr>
          <w:i/>
        </w:rPr>
        <w:t>essment</w:t>
      </w:r>
      <w:r w:rsidR="00D11E0F" w:rsidRPr="00FD4264">
        <w:rPr>
          <w:i/>
        </w:rPr>
        <w:t xml:space="preserve"> there is no need to attach the document/</w:t>
      </w:r>
      <w:r w:rsidR="00215357" w:rsidRPr="00FD4264">
        <w:rPr>
          <w:i/>
        </w:rPr>
        <w:t>s.</w:t>
      </w:r>
      <w:r w:rsidR="00D11E0F" w:rsidRPr="00FD4264">
        <w:rPr>
          <w:i/>
        </w:rPr>
        <w:t>)</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8B6916" w:rsidTr="00EA413E">
        <w:trPr>
          <w:trHeight w:val="1418"/>
        </w:trPr>
        <w:tc>
          <w:tcPr>
            <w:tcW w:w="9752" w:type="dxa"/>
            <w:shd w:val="clear" w:color="auto" w:fill="auto"/>
          </w:tcPr>
          <w:p w:rsidR="008B6916" w:rsidRDefault="008B6916" w:rsidP="00AC0232">
            <w:pPr>
              <w:pStyle w:val="Answerhere"/>
            </w:pPr>
            <w:r w:rsidRPr="008C0C00">
              <w:rPr>
                <w:highlight w:val="lightGray"/>
              </w:rPr>
              <w:t>Answer here</w:t>
            </w:r>
          </w:p>
          <w:p w:rsidR="00AC0232" w:rsidRPr="00053228" w:rsidRDefault="00AC0232" w:rsidP="00AC0232">
            <w:pPr>
              <w:pStyle w:val="Answerhere"/>
            </w:pPr>
          </w:p>
        </w:tc>
      </w:tr>
    </w:tbl>
    <w:p w:rsidR="008B6916" w:rsidRPr="008B6916" w:rsidRDefault="008B6916" w:rsidP="00C66879">
      <w:pPr>
        <w:pStyle w:val="sssh"/>
      </w:pPr>
      <w:r w:rsidRPr="008B6916">
        <w:t xml:space="preserve">Question </w:t>
      </w:r>
      <w:r w:rsidR="0046673B">
        <w:t>3</w:t>
      </w:r>
    </w:p>
    <w:p w:rsidR="008B6916" w:rsidRDefault="00A85AE9" w:rsidP="00C66879">
      <w:pPr>
        <w:keepNext/>
      </w:pPr>
      <w:r w:rsidRPr="00C42E55">
        <w:t>In Parts 3 and 4 to this ass</w:t>
      </w:r>
      <w:r w:rsidR="007E08B3">
        <w:t>essment</w:t>
      </w:r>
      <w:r w:rsidRPr="00C42E55">
        <w:t xml:space="preserve"> you </w:t>
      </w:r>
      <w:r w:rsidR="00C42E55">
        <w:t xml:space="preserve">will act as a broker and will be </w:t>
      </w:r>
      <w:r w:rsidRPr="00C42E55">
        <w:t>required to make</w:t>
      </w:r>
      <w:r w:rsidR="005260E2">
        <w:t xml:space="preserve"> an audio recording</w:t>
      </w:r>
      <w:r w:rsidRPr="00C42E55">
        <w:t xml:space="preserve">. </w:t>
      </w:r>
      <w:r w:rsidR="008B6916" w:rsidRPr="00C42E55">
        <w:t xml:space="preserve">Prepare a list of resources and equipment you will need for </w:t>
      </w:r>
      <w:r w:rsidR="00C42E55">
        <w:t>these</w:t>
      </w:r>
      <w:r w:rsidR="008B6916" w:rsidRPr="00C42E55">
        <w:t xml:space="preserve"> oral assessment</w:t>
      </w:r>
      <w:r w:rsidR="00C42E55">
        <w:t>s</w:t>
      </w:r>
      <w:r w:rsidR="008B6916" w:rsidRPr="00C42E55">
        <w:t>.</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8B6916" w:rsidTr="00EA413E">
        <w:trPr>
          <w:trHeight w:val="1418"/>
        </w:trPr>
        <w:tc>
          <w:tcPr>
            <w:tcW w:w="9752" w:type="dxa"/>
            <w:shd w:val="clear" w:color="auto" w:fill="auto"/>
          </w:tcPr>
          <w:p w:rsidR="008B6916" w:rsidRDefault="008B6916" w:rsidP="00AC0232">
            <w:pPr>
              <w:pStyle w:val="Answerhere"/>
            </w:pPr>
            <w:r w:rsidRPr="008C0C00">
              <w:rPr>
                <w:highlight w:val="lightGray"/>
              </w:rPr>
              <w:t>Answer here</w:t>
            </w:r>
          </w:p>
          <w:p w:rsidR="00AC0232" w:rsidRPr="00053228" w:rsidRDefault="00AC0232" w:rsidP="00AC0232">
            <w:pPr>
              <w:pStyle w:val="Answerhere"/>
            </w:pPr>
          </w:p>
        </w:tc>
      </w:tr>
    </w:tbl>
    <w:p w:rsidR="0046673B" w:rsidRPr="00FD4264" w:rsidRDefault="0046673B" w:rsidP="00C66879">
      <w:pPr>
        <w:pStyle w:val="sssh"/>
      </w:pPr>
      <w:r w:rsidRPr="00FD4264">
        <w:t>Question 4</w:t>
      </w:r>
    </w:p>
    <w:p w:rsidR="00242FB7" w:rsidRDefault="00C42E55" w:rsidP="00C66879">
      <w:pPr>
        <w:keepNext/>
      </w:pPr>
      <w:r>
        <w:t>A</w:t>
      </w:r>
      <w:r w:rsidR="0034028F">
        <w:t xml:space="preserve">side from the resources and equipment identified in </w:t>
      </w:r>
      <w:r w:rsidR="004559AD">
        <w:t>Q</w:t>
      </w:r>
      <w:r w:rsidR="0034028F">
        <w:t xml:space="preserve">uestion 3 </w:t>
      </w:r>
      <w:r w:rsidR="0046673B" w:rsidRPr="00FD4264">
        <w:t xml:space="preserve">what will </w:t>
      </w:r>
      <w:r w:rsidR="00042A52">
        <w:t xml:space="preserve">you </w:t>
      </w:r>
      <w:r w:rsidR="0046673B" w:rsidRPr="00FD4264">
        <w:t xml:space="preserve">do to prepare for the </w:t>
      </w:r>
      <w:r w:rsidR="007E08B3">
        <w:t>delivery of the loan proposal</w:t>
      </w:r>
      <w:r w:rsidR="00EA51D7">
        <w:t xml:space="preserve"> in Part 4 Role </w:t>
      </w:r>
      <w:r w:rsidR="004559AD">
        <w:t>p</w:t>
      </w:r>
      <w:r w:rsidR="00EA51D7">
        <w:t>lay?</w:t>
      </w:r>
      <w:r w:rsidR="0046673B" w:rsidRPr="00FD4264">
        <w:t xml:space="preserve"> </w:t>
      </w:r>
      <w:r w:rsidR="0034028F">
        <w:t>You can refer to the case study information in Part</w:t>
      </w:r>
      <w:r w:rsidR="004559AD">
        <w:t> </w:t>
      </w:r>
      <w:r w:rsidR="0034028F">
        <w:t>4. What communication techniques would you use to</w:t>
      </w:r>
      <w:r w:rsidR="0046673B" w:rsidRPr="00FD4264">
        <w:t xml:space="preserve"> respond to any difficult questions.</w:t>
      </w:r>
    </w:p>
    <w:p w:rsidR="0046673B" w:rsidRPr="00FD4264" w:rsidRDefault="0046673B" w:rsidP="00C66879">
      <w:pPr>
        <w:keepNext/>
        <w:rPr>
          <w:i/>
        </w:rPr>
      </w:pPr>
      <w:r w:rsidRPr="00FD4264">
        <w:rPr>
          <w:i/>
        </w:rPr>
        <w:t xml:space="preserve">This </w:t>
      </w:r>
      <w:r w:rsidR="007E08B3" w:rsidRPr="00FD4264">
        <w:rPr>
          <w:i/>
        </w:rPr>
        <w:t xml:space="preserve">question </w:t>
      </w:r>
      <w:r w:rsidRPr="00FD4264">
        <w:rPr>
          <w:i/>
        </w:rPr>
        <w:t>demonstrates your ability to plan ahead for your interaction with the customer.</w:t>
      </w:r>
    </w:p>
    <w:tbl>
      <w:tblPr>
        <w:tblStyle w:val="TableGrid"/>
        <w:tblW w:w="9636"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636"/>
      </w:tblGrid>
      <w:tr w:rsidR="0046673B" w:rsidRPr="002B4D99" w:rsidTr="00EA413E">
        <w:trPr>
          <w:trHeight w:val="1418"/>
        </w:trPr>
        <w:tc>
          <w:tcPr>
            <w:tcW w:w="9636" w:type="dxa"/>
            <w:shd w:val="clear" w:color="auto" w:fill="auto"/>
          </w:tcPr>
          <w:p w:rsidR="0046673B" w:rsidRDefault="004559AD" w:rsidP="00AC0232">
            <w:pPr>
              <w:pStyle w:val="Answerhere"/>
            </w:pPr>
            <w:r w:rsidRPr="008C0C00">
              <w:rPr>
                <w:highlight w:val="lightGray"/>
              </w:rPr>
              <w:t>Answer here</w:t>
            </w:r>
          </w:p>
          <w:p w:rsidR="00AC0232" w:rsidRPr="002B4D99" w:rsidRDefault="00AC0232" w:rsidP="00AC0232">
            <w:pPr>
              <w:pStyle w:val="Answerhere"/>
            </w:pPr>
          </w:p>
        </w:tc>
      </w:tr>
    </w:tbl>
    <w:p w:rsidR="00A21901" w:rsidRPr="00A21901" w:rsidRDefault="00A21901" w:rsidP="00A21901">
      <w:pPr>
        <w:rPr>
          <w:highlight w:val="yellow"/>
        </w:rPr>
      </w:pP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655"/>
      </w:tblGrid>
      <w:tr w:rsidR="00A21901" w:rsidRPr="00A21901" w:rsidTr="00423863">
        <w:trPr>
          <w:cantSplit/>
          <w:trHeight w:val="284"/>
        </w:trPr>
        <w:tc>
          <w:tcPr>
            <w:tcW w:w="6979" w:type="dxa"/>
            <w:shd w:val="clear" w:color="auto" w:fill="auto"/>
          </w:tcPr>
          <w:p w:rsidR="00A21901" w:rsidRPr="00A21901" w:rsidRDefault="00A21901" w:rsidP="00A21901">
            <w:pPr>
              <w:keepNext/>
              <w:spacing w:before="0"/>
              <w:rPr>
                <w:rFonts w:cs="Arial"/>
                <w:b/>
                <w:bCs/>
                <w:i/>
                <w:color w:val="00539F"/>
                <w:spacing w:val="10"/>
                <w:szCs w:val="18"/>
                <w:lang w:val="en-US"/>
              </w:rPr>
            </w:pPr>
            <w:r w:rsidRPr="00A21901">
              <w:rPr>
                <w:rFonts w:cs="Arial"/>
                <w:b/>
                <w:bCs/>
                <w:i/>
                <w:color w:val="00539F"/>
                <w:spacing w:val="10"/>
                <w:szCs w:val="18"/>
                <w:lang w:val="en-US"/>
              </w:rPr>
              <w:lastRenderedPageBreak/>
              <w:t>Assessor feedback:</w:t>
            </w:r>
          </w:p>
        </w:tc>
        <w:tc>
          <w:tcPr>
            <w:tcW w:w="2655" w:type="dxa"/>
            <w:shd w:val="clear" w:color="auto" w:fill="auto"/>
          </w:tcPr>
          <w:p w:rsidR="00A21901" w:rsidRPr="00A21901" w:rsidRDefault="00A21901" w:rsidP="00A21901">
            <w:pPr>
              <w:keepNext/>
              <w:spacing w:before="0"/>
              <w:jc w:val="center"/>
              <w:rPr>
                <w:rFonts w:cs="Arial"/>
                <w:b/>
                <w:bCs/>
                <w:i/>
                <w:color w:val="00539F"/>
                <w:spacing w:val="10"/>
                <w:szCs w:val="18"/>
                <w:lang w:val="en-US"/>
              </w:rPr>
            </w:pPr>
            <w:r w:rsidRPr="00A21901">
              <w:rPr>
                <w:rFonts w:cs="Arial"/>
                <w:b/>
                <w:bCs/>
                <w:i/>
                <w:color w:val="00539F"/>
                <w:spacing w:val="10"/>
                <w:szCs w:val="18"/>
                <w:lang w:val="en-US"/>
              </w:rPr>
              <w:t>Resubmission required?</w:t>
            </w:r>
          </w:p>
        </w:tc>
      </w:tr>
      <w:tr w:rsidR="00A21901" w:rsidRPr="00A21901" w:rsidTr="00423863">
        <w:trPr>
          <w:cantSplit/>
          <w:trHeight w:val="284"/>
        </w:trPr>
        <w:tc>
          <w:tcPr>
            <w:tcW w:w="6979" w:type="dxa"/>
            <w:shd w:val="clear" w:color="auto" w:fill="auto"/>
          </w:tcPr>
          <w:p w:rsidR="00A21901" w:rsidRPr="00A21901" w:rsidRDefault="00A21901" w:rsidP="00A21901">
            <w:pPr>
              <w:tabs>
                <w:tab w:val="left" w:pos="426"/>
              </w:tabs>
              <w:spacing w:before="20" w:after="40"/>
              <w:rPr>
                <w:rFonts w:cs="Arial"/>
                <w:color w:val="FF0000"/>
                <w:sz w:val="18"/>
                <w:lang w:eastAsia="en-AU"/>
              </w:rPr>
            </w:pPr>
          </w:p>
        </w:tc>
        <w:tc>
          <w:tcPr>
            <w:tcW w:w="2655" w:type="dxa"/>
            <w:shd w:val="clear" w:color="auto" w:fill="auto"/>
          </w:tcPr>
          <w:p w:rsidR="00A21901" w:rsidRPr="00A21901" w:rsidRDefault="00592B5C" w:rsidP="00A21901">
            <w:pPr>
              <w:tabs>
                <w:tab w:val="left" w:pos="426"/>
              </w:tabs>
              <w:spacing w:before="20" w:after="40"/>
              <w:jc w:val="center"/>
              <w:rPr>
                <w:rFonts w:cs="Arial"/>
                <w:color w:val="FF0000"/>
                <w:sz w:val="18"/>
                <w:lang w:eastAsia="en-AU"/>
              </w:rPr>
            </w:pPr>
            <w:sdt>
              <w:sdtPr>
                <w:rPr>
                  <w:rFonts w:cs="Arial"/>
                  <w:color w:val="FF0000"/>
                  <w:sz w:val="18"/>
                  <w:lang w:eastAsia="en-AU"/>
                </w:rPr>
                <w:alias w:val="Resubmission required?"/>
                <w:tag w:val="Yes/No"/>
                <w:id w:val="-2097622949"/>
                <w:placeholder>
                  <w:docPart w:val="D6988C303C854FECA493E86A1E84D3E9"/>
                </w:placeholder>
                <w:dropDownList>
                  <w:listItem w:displayText="No" w:value="No"/>
                  <w:listItem w:displayText="Yes" w:value="Yes"/>
                </w:dropDownList>
              </w:sdtPr>
              <w:sdtEndPr/>
              <w:sdtContent>
                <w:r w:rsidR="00A21901" w:rsidRPr="00A21901">
                  <w:rPr>
                    <w:rFonts w:cs="Arial"/>
                    <w:color w:val="FF0000"/>
                    <w:sz w:val="18"/>
                    <w:lang w:eastAsia="en-AU"/>
                  </w:rPr>
                  <w:t>No</w:t>
                </w:r>
              </w:sdtContent>
            </w:sdt>
          </w:p>
        </w:tc>
      </w:tr>
    </w:tbl>
    <w:p w:rsidR="003A46A8" w:rsidRDefault="003A46A8" w:rsidP="003A46A8">
      <w:pPr>
        <w:pStyle w:val="0mhindent"/>
      </w:pPr>
      <w:r>
        <w:lastRenderedPageBreak/>
        <w:t xml:space="preserve">Part </w:t>
      </w:r>
      <w:r w:rsidR="008A421F">
        <w:t>3</w:t>
      </w:r>
      <w:r>
        <w:t>: Oral response to questions</w:t>
      </w:r>
    </w:p>
    <w:p w:rsidR="00592084" w:rsidRPr="005C1B0B" w:rsidRDefault="00592084" w:rsidP="00592084">
      <w:bookmarkStart w:id="11" w:name="_Hlk505770696"/>
      <w:r w:rsidRPr="00592084">
        <w:t>Make a 10 minute recording of yourself answering the following questions. Before you start make sure you have read the resources in your subject in KapLearn to assist you with your oral assessment by audio recording.  Leave the second column blank so your assessor can record a summary of your oral response. You will need to rehearse your responses before the oral assessment, to ensure that your responses are within the maximum timeframe.</w:t>
      </w:r>
      <w:r>
        <w:t xml:space="preserve"> </w:t>
      </w:r>
    </w:p>
    <w:bookmarkEnd w:id="11"/>
    <w:p w:rsidR="000B15C2" w:rsidRPr="00FD1013" w:rsidRDefault="0034028F" w:rsidP="00592084">
      <w:r w:rsidRPr="005255BF">
        <w:t>(</w:t>
      </w:r>
      <w:r w:rsidR="00C66879">
        <w:rPr>
          <w:b/>
          <w:i/>
        </w:rPr>
        <w:t>Note</w:t>
      </w:r>
      <w:r w:rsidRPr="00FD4264">
        <w:rPr>
          <w:b/>
          <w:i/>
        </w:rPr>
        <w:t xml:space="preserve">: </w:t>
      </w:r>
      <w:r w:rsidRPr="005255BF">
        <w:t>No volunteer is required when you complete these questions.)</w:t>
      </w:r>
    </w:p>
    <w:tbl>
      <w:tblPr>
        <w:tblStyle w:val="TableGrid"/>
        <w:tblW w:w="9752" w:type="dxa"/>
        <w:tblLayout w:type="fixed"/>
        <w:tblCellMar>
          <w:top w:w="57" w:type="dxa"/>
          <w:left w:w="57" w:type="dxa"/>
          <w:bottom w:w="57" w:type="dxa"/>
          <w:right w:w="57" w:type="dxa"/>
        </w:tblCellMar>
        <w:tblLook w:val="04A0" w:firstRow="1" w:lastRow="0" w:firstColumn="1" w:lastColumn="0" w:noHBand="0" w:noVBand="1"/>
      </w:tblPr>
      <w:tblGrid>
        <w:gridCol w:w="4310"/>
        <w:gridCol w:w="5442"/>
      </w:tblGrid>
      <w:tr w:rsidR="00F0218A" w:rsidRPr="000B15C2" w:rsidTr="00F85AB6">
        <w:trPr>
          <w:cantSplit/>
          <w:tblHeader/>
        </w:trPr>
        <w:tc>
          <w:tcPr>
            <w:tcW w:w="4310" w:type="dxa"/>
            <w:shd w:val="clear" w:color="auto" w:fill="FFF2CC" w:themeFill="accent4" w:themeFillTint="33"/>
            <w:vAlign w:val="center"/>
          </w:tcPr>
          <w:p w:rsidR="00F0218A" w:rsidRPr="001900F0" w:rsidRDefault="00F0218A" w:rsidP="009C74F5">
            <w:pPr>
              <w:pStyle w:val="th"/>
              <w:jc w:val="left"/>
            </w:pPr>
            <w:r w:rsidRPr="000B15C2">
              <w:t>Question</w:t>
            </w:r>
            <w:r w:rsidR="00FD1013">
              <w:t>s</w:t>
            </w:r>
          </w:p>
        </w:tc>
        <w:tc>
          <w:tcPr>
            <w:tcW w:w="5442" w:type="dxa"/>
            <w:shd w:val="clear" w:color="auto" w:fill="FFF2CC" w:themeFill="accent4" w:themeFillTint="33"/>
          </w:tcPr>
          <w:p w:rsidR="00F0218A" w:rsidRPr="000B15C2" w:rsidRDefault="000B15C2" w:rsidP="009C74F5">
            <w:pPr>
              <w:pStyle w:val="th"/>
              <w:jc w:val="left"/>
              <w:rPr>
                <w:bCs/>
                <w:i/>
              </w:rPr>
            </w:pPr>
            <w:r w:rsidRPr="000B15C2">
              <w:t>Summary of oral response (assessor only)</w:t>
            </w:r>
          </w:p>
        </w:tc>
      </w:tr>
      <w:tr w:rsidR="00C5413F" w:rsidRPr="00670417" w:rsidTr="00F85AB6">
        <w:trPr>
          <w:cantSplit/>
        </w:trPr>
        <w:tc>
          <w:tcPr>
            <w:tcW w:w="4310" w:type="dxa"/>
            <w:shd w:val="clear" w:color="auto" w:fill="auto"/>
          </w:tcPr>
          <w:p w:rsidR="000B15C2" w:rsidRDefault="009C74F5" w:rsidP="009C74F5">
            <w:pPr>
              <w:pStyle w:val="ind1"/>
            </w:pPr>
            <w:r>
              <w:t>1.</w:t>
            </w:r>
            <w:r>
              <w:tab/>
            </w:r>
            <w:r w:rsidR="000B15C2" w:rsidRPr="00670417">
              <w:t>You are a broker who charges a fee for you</w:t>
            </w:r>
            <w:r w:rsidR="000B15C2">
              <w:t>r</w:t>
            </w:r>
            <w:r w:rsidR="000B15C2" w:rsidRPr="00670417">
              <w:t xml:space="preserve"> service. You are </w:t>
            </w:r>
            <w:r>
              <w:t>meeting a new client, Stephanie </w:t>
            </w:r>
            <w:r w:rsidR="000B15C2" w:rsidRPr="00670417">
              <w:t>Jones, for the first time at your office after an initial cold call. The purpose of the meeting is so that you can start to gather information about her existing financial situation and needs. After introducing yourself to Stephanie, there are two document</w:t>
            </w:r>
            <w:r w:rsidR="00F85AB6">
              <w:t>s you must provide her with, as </w:t>
            </w:r>
            <w:r w:rsidR="000B15C2" w:rsidRPr="00670417">
              <w:t>well as disclosures you are required to make.</w:t>
            </w:r>
          </w:p>
          <w:p w:rsidR="00C5413F" w:rsidRPr="00670417" w:rsidRDefault="009C74F5" w:rsidP="009C74F5">
            <w:pPr>
              <w:pStyle w:val="ind1"/>
            </w:pPr>
            <w:r>
              <w:tab/>
            </w:r>
            <w:r w:rsidR="00A2536F" w:rsidRPr="00670417">
              <w:t>N</w:t>
            </w:r>
            <w:r w:rsidR="00C5413F" w:rsidRPr="00670417">
              <w:t xml:space="preserve">ame the </w:t>
            </w:r>
            <w:r w:rsidR="00A2536F" w:rsidRPr="00670417">
              <w:t>two</w:t>
            </w:r>
            <w:r w:rsidR="004B06C0">
              <w:t xml:space="preserve"> (2)</w:t>
            </w:r>
            <w:r w:rsidR="00A2536F" w:rsidRPr="00670417">
              <w:t xml:space="preserve"> </w:t>
            </w:r>
            <w:r w:rsidR="00C5413F" w:rsidRPr="00670417">
              <w:t>documents</w:t>
            </w:r>
            <w:r w:rsidR="00A2536F" w:rsidRPr="00670417">
              <w:t xml:space="preserve"> you must provide to Stephanie and</w:t>
            </w:r>
            <w:r w:rsidR="00C5413F" w:rsidRPr="00670417">
              <w:t xml:space="preserve"> explain th</w:t>
            </w:r>
            <w:r w:rsidR="00A2536F" w:rsidRPr="00670417">
              <w:t>e disclosures. In your answer, g</w:t>
            </w:r>
            <w:r w:rsidR="002E6632" w:rsidRPr="00670417">
              <w:t>ive one (1)</w:t>
            </w:r>
            <w:r w:rsidR="00C5413F" w:rsidRPr="00670417">
              <w:t xml:space="preserve"> example of how you would check </w:t>
            </w:r>
            <w:r w:rsidR="00CC0888" w:rsidRPr="00670417">
              <w:t xml:space="preserve">with her that she </w:t>
            </w:r>
            <w:r w:rsidR="00C5413F" w:rsidRPr="00670417">
              <w:t>understand</w:t>
            </w:r>
            <w:r w:rsidR="00CC0888" w:rsidRPr="00670417">
              <w:t>s the</w:t>
            </w:r>
            <w:r w:rsidR="00A2536F" w:rsidRPr="00670417">
              <w:t>se</w:t>
            </w:r>
            <w:r w:rsidR="00CC0888" w:rsidRPr="00670417">
              <w:t xml:space="preserve"> disclosures</w:t>
            </w:r>
            <w:r w:rsidR="00C5413F" w:rsidRPr="00670417">
              <w:t xml:space="preserve">. </w:t>
            </w:r>
          </w:p>
          <w:p w:rsidR="00C5413F" w:rsidRPr="00670417" w:rsidRDefault="009C74F5" w:rsidP="009C74F5">
            <w:pPr>
              <w:pStyle w:val="noteind2"/>
            </w:pPr>
            <w:r>
              <w:tab/>
            </w:r>
            <w:r>
              <w:tab/>
            </w:r>
            <w:r w:rsidR="00C5413F" w:rsidRPr="00670417">
              <w:t>(Disclosures should include, but are not limited to, the range and limitation of your services, complaint handling process and the way you are remunerated.)</w:t>
            </w:r>
          </w:p>
        </w:tc>
        <w:tc>
          <w:tcPr>
            <w:tcW w:w="5442" w:type="dxa"/>
          </w:tcPr>
          <w:p w:rsidR="005273A9" w:rsidRPr="005273A9" w:rsidRDefault="005273A9" w:rsidP="00665769">
            <w:pPr>
              <w:pStyle w:val="Answerhere"/>
            </w:pPr>
          </w:p>
        </w:tc>
      </w:tr>
      <w:tr w:rsidR="005273A9" w:rsidRPr="00670417" w:rsidTr="00F85AB6">
        <w:trPr>
          <w:cantSplit/>
        </w:trPr>
        <w:tc>
          <w:tcPr>
            <w:tcW w:w="4310" w:type="dxa"/>
            <w:shd w:val="clear" w:color="auto" w:fill="auto"/>
          </w:tcPr>
          <w:p w:rsidR="005273A9" w:rsidRDefault="005273A9" w:rsidP="009C74F5">
            <w:pPr>
              <w:pStyle w:val="ind1"/>
            </w:pPr>
            <w:r>
              <w:t>2.</w:t>
            </w:r>
            <w:r>
              <w:tab/>
            </w:r>
            <w:r w:rsidRPr="00670417">
              <w:t>Stephanie has acknowledged that she understands the two documents and disclosures. She then begins to tell you more about her current financial situation.</w:t>
            </w:r>
            <w:r>
              <w:t xml:space="preserve"> </w:t>
            </w:r>
          </w:p>
          <w:p w:rsidR="005273A9" w:rsidRPr="00670417" w:rsidRDefault="005273A9" w:rsidP="009C74F5">
            <w:pPr>
              <w:pStyle w:val="ind1"/>
            </w:pPr>
            <w:r>
              <w:tab/>
            </w:r>
            <w:r w:rsidRPr="00670417">
              <w:t xml:space="preserve">Describe how you could: </w:t>
            </w:r>
          </w:p>
          <w:p w:rsidR="005273A9" w:rsidRDefault="005273A9" w:rsidP="009C74F5">
            <w:pPr>
              <w:pStyle w:val="ind2"/>
            </w:pPr>
            <w:r>
              <w:rPr>
                <w:rFonts w:eastAsia="Calibri"/>
              </w:rPr>
              <w:tab/>
            </w:r>
            <w:r w:rsidRPr="00FB2CB4">
              <w:rPr>
                <w:rFonts w:eastAsia="Calibri"/>
              </w:rPr>
              <w:t>•</w:t>
            </w:r>
            <w:r w:rsidRPr="00FB2CB4">
              <w:rPr>
                <w:rFonts w:eastAsia="Calibri"/>
              </w:rPr>
              <w:tab/>
            </w:r>
            <w:r w:rsidRPr="00670417">
              <w:t xml:space="preserve">encourage Stephanie to express her needs and goals </w:t>
            </w:r>
          </w:p>
          <w:p w:rsidR="005273A9" w:rsidRDefault="005273A9" w:rsidP="009C74F5">
            <w:pPr>
              <w:pStyle w:val="ind2"/>
            </w:pPr>
            <w:r>
              <w:tab/>
            </w:r>
            <w:r w:rsidRPr="009C74F5">
              <w:rPr>
                <w:lang w:val="en-AU"/>
              </w:rPr>
              <w:t>•</w:t>
            </w:r>
            <w:r w:rsidRPr="009C74F5">
              <w:rPr>
                <w:lang w:val="en-AU"/>
              </w:rPr>
              <w:tab/>
            </w:r>
            <w:r w:rsidRPr="00670417">
              <w:t xml:space="preserve">determine her current investment and assets position </w:t>
            </w:r>
          </w:p>
          <w:p w:rsidR="005273A9" w:rsidRDefault="005273A9" w:rsidP="009C74F5">
            <w:pPr>
              <w:pStyle w:val="ind2"/>
            </w:pPr>
            <w:r>
              <w:tab/>
            </w:r>
            <w:r w:rsidRPr="009C74F5">
              <w:rPr>
                <w:lang w:val="en-AU"/>
              </w:rPr>
              <w:t>•</w:t>
            </w:r>
            <w:r w:rsidRPr="009C74F5">
              <w:rPr>
                <w:lang w:val="en-AU"/>
              </w:rPr>
              <w:tab/>
            </w:r>
            <w:r w:rsidRPr="00670417">
              <w:t>consider various home loan options for her.</w:t>
            </w:r>
          </w:p>
        </w:tc>
        <w:tc>
          <w:tcPr>
            <w:tcW w:w="5442" w:type="dxa"/>
          </w:tcPr>
          <w:p w:rsidR="005273A9" w:rsidRDefault="005273A9" w:rsidP="00665769">
            <w:pPr>
              <w:pStyle w:val="Answerhere"/>
            </w:pPr>
          </w:p>
        </w:tc>
      </w:tr>
      <w:tr w:rsidR="005273A9" w:rsidRPr="00670417" w:rsidTr="00F85AB6">
        <w:trPr>
          <w:cantSplit/>
        </w:trPr>
        <w:tc>
          <w:tcPr>
            <w:tcW w:w="4310" w:type="dxa"/>
            <w:shd w:val="clear" w:color="auto" w:fill="auto"/>
          </w:tcPr>
          <w:p w:rsidR="005273A9" w:rsidRDefault="005273A9" w:rsidP="009C74F5">
            <w:pPr>
              <w:pStyle w:val="ind1"/>
            </w:pPr>
            <w:r>
              <w:lastRenderedPageBreak/>
              <w:t>3.</w:t>
            </w:r>
            <w:r>
              <w:tab/>
            </w:r>
            <w:r w:rsidRPr="00670417">
              <w:t>This is Stephanie’s first home purchase. She</w:t>
            </w:r>
            <w:r>
              <w:t> </w:t>
            </w:r>
            <w:r w:rsidRPr="00670417">
              <w:t>is very happy with all of your advice and has made a decision on which loan option she would like to take. She now asks ‘what happens from here?’</w:t>
            </w:r>
          </w:p>
          <w:p w:rsidR="005273A9" w:rsidRPr="00670417" w:rsidRDefault="005273A9" w:rsidP="009C74F5">
            <w:pPr>
              <w:pStyle w:val="ind1"/>
            </w:pPr>
            <w:r>
              <w:tab/>
            </w:r>
            <w:r w:rsidRPr="00670417">
              <w:t>Describe to Stephanie how you will assist her by:</w:t>
            </w:r>
          </w:p>
          <w:p w:rsidR="005273A9" w:rsidRPr="00670417" w:rsidRDefault="005273A9" w:rsidP="009C74F5">
            <w:pPr>
              <w:pStyle w:val="ind2"/>
            </w:pPr>
            <w:r>
              <w:rPr>
                <w:rFonts w:eastAsia="Calibri"/>
              </w:rPr>
              <w:tab/>
            </w:r>
            <w:r w:rsidRPr="005255BF">
              <w:rPr>
                <w:rFonts w:eastAsia="Calibri"/>
              </w:rPr>
              <w:t>•</w:t>
            </w:r>
            <w:r w:rsidRPr="005255BF">
              <w:rPr>
                <w:rFonts w:eastAsia="Calibri"/>
              </w:rPr>
              <w:tab/>
            </w:r>
            <w:r w:rsidRPr="00670417">
              <w:t>outlining the key documents you will require from her</w:t>
            </w:r>
          </w:p>
          <w:p w:rsidR="005273A9" w:rsidRPr="00670417" w:rsidRDefault="005273A9" w:rsidP="009C74F5">
            <w:pPr>
              <w:pStyle w:val="ind2"/>
            </w:pPr>
            <w:r>
              <w:rPr>
                <w:rFonts w:eastAsia="Calibri"/>
              </w:rPr>
              <w:tab/>
            </w:r>
            <w:r w:rsidRPr="005255BF">
              <w:rPr>
                <w:rFonts w:eastAsia="Calibri"/>
              </w:rPr>
              <w:t>•</w:t>
            </w:r>
            <w:r w:rsidRPr="005255BF">
              <w:rPr>
                <w:rFonts w:eastAsia="Calibri"/>
              </w:rPr>
              <w:tab/>
            </w:r>
            <w:r w:rsidRPr="00670417">
              <w:t xml:space="preserve">describing the steps that will occur from this meeting through to the settlement </w:t>
            </w:r>
          </w:p>
          <w:p w:rsidR="005273A9" w:rsidRPr="00670417" w:rsidRDefault="005273A9" w:rsidP="009C74F5">
            <w:pPr>
              <w:pStyle w:val="ind2"/>
            </w:pPr>
            <w:r>
              <w:rPr>
                <w:rFonts w:eastAsia="Calibri"/>
              </w:rPr>
              <w:tab/>
            </w:r>
            <w:r w:rsidRPr="005255BF">
              <w:rPr>
                <w:rFonts w:eastAsia="Calibri"/>
              </w:rPr>
              <w:t>•</w:t>
            </w:r>
            <w:r w:rsidRPr="005255BF">
              <w:rPr>
                <w:rFonts w:eastAsia="Calibri"/>
              </w:rPr>
              <w:tab/>
            </w:r>
            <w:r w:rsidRPr="00670417">
              <w:t>liaising with all relevant parties to keep the loan on track</w:t>
            </w:r>
          </w:p>
          <w:p w:rsidR="005273A9" w:rsidRDefault="005273A9" w:rsidP="009C74F5">
            <w:pPr>
              <w:pStyle w:val="ind2"/>
            </w:pPr>
            <w:r>
              <w:rPr>
                <w:rFonts w:eastAsia="Calibri"/>
              </w:rPr>
              <w:tab/>
              <w:t>•</w:t>
            </w:r>
            <w:r>
              <w:rPr>
                <w:rFonts w:eastAsia="Calibri"/>
              </w:rPr>
              <w:tab/>
            </w:r>
            <w:r w:rsidRPr="00670417">
              <w:t>describing how you will keep her informed.</w:t>
            </w:r>
          </w:p>
        </w:tc>
        <w:tc>
          <w:tcPr>
            <w:tcW w:w="5442" w:type="dxa"/>
          </w:tcPr>
          <w:p w:rsidR="00665769" w:rsidRDefault="00665769" w:rsidP="00665769">
            <w:pPr>
              <w:pStyle w:val="Answerhere"/>
            </w:pPr>
          </w:p>
        </w:tc>
      </w:tr>
      <w:tr w:rsidR="005273A9" w:rsidRPr="00670417" w:rsidTr="00F85AB6">
        <w:trPr>
          <w:cantSplit/>
        </w:trPr>
        <w:tc>
          <w:tcPr>
            <w:tcW w:w="4310" w:type="dxa"/>
            <w:shd w:val="clear" w:color="auto" w:fill="auto"/>
          </w:tcPr>
          <w:p w:rsidR="005273A9" w:rsidRDefault="005273A9" w:rsidP="009C74F5">
            <w:pPr>
              <w:pStyle w:val="ind1"/>
            </w:pPr>
            <w:r>
              <w:t>4.</w:t>
            </w:r>
            <w:r>
              <w:tab/>
            </w:r>
            <w:r w:rsidRPr="00670417">
              <w:t xml:space="preserve">After </w:t>
            </w:r>
            <w:r>
              <w:t>talking with friends, Stephanie </w:t>
            </w:r>
            <w:r w:rsidRPr="00670417">
              <w:t>expresses some resistance with committing and says she is a little worried that possible increases in interest rate will be too difficult for her to handle.</w:t>
            </w:r>
          </w:p>
          <w:p w:rsidR="005273A9" w:rsidRDefault="005273A9" w:rsidP="009C74F5">
            <w:pPr>
              <w:pStyle w:val="ind1"/>
            </w:pPr>
            <w:r>
              <w:tab/>
            </w:r>
            <w:r w:rsidRPr="00670417">
              <w:t>Identify and address the concern underlying Stephanie’s resistance. T</w:t>
            </w:r>
            <w:r>
              <w:t>o </w:t>
            </w:r>
            <w:r w:rsidRPr="00670417">
              <w:t>address her concern, provide her with options that will limit the impact of such rises and reduce her risk.</w:t>
            </w:r>
          </w:p>
        </w:tc>
        <w:tc>
          <w:tcPr>
            <w:tcW w:w="5442" w:type="dxa"/>
          </w:tcPr>
          <w:p w:rsidR="00665769" w:rsidRDefault="00665769" w:rsidP="00665769">
            <w:pPr>
              <w:pStyle w:val="Answerhere"/>
            </w:pPr>
          </w:p>
        </w:tc>
      </w:tr>
      <w:tr w:rsidR="005273A9" w:rsidRPr="00670417" w:rsidTr="00F85AB6">
        <w:trPr>
          <w:cantSplit/>
        </w:trPr>
        <w:tc>
          <w:tcPr>
            <w:tcW w:w="4310" w:type="dxa"/>
            <w:shd w:val="clear" w:color="auto" w:fill="auto"/>
          </w:tcPr>
          <w:p w:rsidR="005273A9" w:rsidRDefault="005273A9" w:rsidP="009C74F5">
            <w:pPr>
              <w:pStyle w:val="ind1"/>
            </w:pPr>
            <w:r>
              <w:t>5.</w:t>
            </w:r>
            <w:r>
              <w:tab/>
            </w:r>
            <w:r w:rsidRPr="00670417">
              <w:t>A final decision on Stephanie’s loan application has been deferred by the credit approver due to property valuation coming in $15,000 lower than purchase price and taking LVR to just over 81%. The loan required is 80% of the purchase price and you are not sure Stephanie can come up with more cash contribution right at this time. You</w:t>
            </w:r>
            <w:r>
              <w:t xml:space="preserve"> have spoken to the valuer, who </w:t>
            </w:r>
            <w:r w:rsidRPr="00670417">
              <w:t>will not change the value.</w:t>
            </w:r>
          </w:p>
          <w:p w:rsidR="005273A9" w:rsidRDefault="005273A9" w:rsidP="009C74F5">
            <w:pPr>
              <w:pStyle w:val="ind1"/>
            </w:pPr>
            <w:r>
              <w:tab/>
            </w:r>
            <w:r w:rsidRPr="00670417">
              <w:t>Describe how you would approach the lender to try to get the loan approved. Assuming that all other aspects o</w:t>
            </w:r>
            <w:r>
              <w:t>f the proposal are strong, what </w:t>
            </w:r>
            <w:r w:rsidRPr="00670417">
              <w:t xml:space="preserve">would be some key points of the applicant or the proposal that you would </w:t>
            </w:r>
            <w:proofErr w:type="spellStart"/>
            <w:r w:rsidRPr="00670417">
              <w:t>emphasise</w:t>
            </w:r>
            <w:proofErr w:type="spellEnd"/>
            <w:r w:rsidRPr="00670417">
              <w:t xml:space="preserve"> to the lender in a bid to get loan approved. </w:t>
            </w:r>
            <w:r w:rsidRPr="00670417">
              <w:rPr>
                <w:b/>
                <w:i/>
              </w:rPr>
              <w:t>You may make positive assumptions about the applicant, as considered appropriate.</w:t>
            </w:r>
          </w:p>
        </w:tc>
        <w:tc>
          <w:tcPr>
            <w:tcW w:w="5442" w:type="dxa"/>
          </w:tcPr>
          <w:p w:rsidR="00665769" w:rsidRDefault="00665769" w:rsidP="00665769">
            <w:pPr>
              <w:pStyle w:val="Answerhere"/>
            </w:pPr>
          </w:p>
        </w:tc>
      </w:tr>
      <w:tr w:rsidR="005273A9" w:rsidRPr="00670417" w:rsidTr="00F85AB6">
        <w:trPr>
          <w:cantSplit/>
        </w:trPr>
        <w:tc>
          <w:tcPr>
            <w:tcW w:w="4310" w:type="dxa"/>
            <w:shd w:val="clear" w:color="auto" w:fill="auto"/>
          </w:tcPr>
          <w:p w:rsidR="005273A9" w:rsidRDefault="005273A9" w:rsidP="009C74F5">
            <w:pPr>
              <w:pStyle w:val="ind1"/>
            </w:pPr>
            <w:r>
              <w:lastRenderedPageBreak/>
              <w:t>6.</w:t>
            </w:r>
            <w:r>
              <w:tab/>
            </w:r>
            <w:r w:rsidRPr="00670417">
              <w:t>A few months have passed since Stephanie’s loan was approved and settled. Your broker business has now grown substantially to the point you now employ four staff members in support roles to assist you and the two other brokers in meeting clients’ demands and liaising with lenders and other parties. You need to restructure the business to improve teamwork and processes.</w:t>
            </w:r>
          </w:p>
          <w:p w:rsidR="005273A9" w:rsidRPr="00670417" w:rsidRDefault="005273A9" w:rsidP="009C74F5">
            <w:pPr>
              <w:pStyle w:val="ind1"/>
            </w:pPr>
            <w:r>
              <w:tab/>
            </w:r>
            <w:r w:rsidRPr="00670417">
              <w:t>Briefly outline what you would do to initiate these improvements, taking into account:</w:t>
            </w:r>
          </w:p>
          <w:p w:rsidR="005273A9" w:rsidRPr="00670417" w:rsidRDefault="005273A9" w:rsidP="009C74F5">
            <w:pPr>
              <w:pStyle w:val="ind2"/>
            </w:pPr>
            <w:r>
              <w:tab/>
            </w:r>
            <w:r w:rsidRPr="00364149">
              <w:t>•</w:t>
            </w:r>
            <w:r w:rsidRPr="00364149">
              <w:tab/>
            </w:r>
            <w:r w:rsidRPr="00670417">
              <w:t>how current allocation of duties could be improved</w:t>
            </w:r>
          </w:p>
          <w:p w:rsidR="005273A9" w:rsidRPr="00670417" w:rsidRDefault="005273A9" w:rsidP="009C74F5">
            <w:pPr>
              <w:pStyle w:val="ind2"/>
            </w:pPr>
            <w:r>
              <w:tab/>
            </w:r>
            <w:r w:rsidRPr="00364149">
              <w:t>•</w:t>
            </w:r>
            <w:r w:rsidRPr="00364149">
              <w:tab/>
            </w:r>
            <w:r w:rsidRPr="00670417">
              <w:t>how data collection and storage could be better managed across the team</w:t>
            </w:r>
          </w:p>
          <w:p w:rsidR="005273A9" w:rsidRDefault="005273A9" w:rsidP="009C74F5">
            <w:pPr>
              <w:pStyle w:val="ind2"/>
            </w:pPr>
            <w:r>
              <w:tab/>
              <w:t>•</w:t>
            </w:r>
            <w:r>
              <w:tab/>
            </w:r>
            <w:r w:rsidRPr="00670417">
              <w:t>that you want</w:t>
            </w:r>
            <w:r>
              <w:t xml:space="preserve"> to see improved communications </w:t>
            </w:r>
            <w:r w:rsidRPr="00670417">
              <w:t>within the team.</w:t>
            </w:r>
          </w:p>
        </w:tc>
        <w:tc>
          <w:tcPr>
            <w:tcW w:w="5442" w:type="dxa"/>
          </w:tcPr>
          <w:p w:rsidR="00665769" w:rsidRDefault="00665769" w:rsidP="00665769">
            <w:pPr>
              <w:pStyle w:val="Answerhere"/>
            </w:pPr>
          </w:p>
        </w:tc>
      </w:tr>
    </w:tbl>
    <w:p w:rsidR="00B5101D" w:rsidRPr="008B6587" w:rsidRDefault="00B5101D" w:rsidP="00B5101D">
      <w:pPr>
        <w:pStyle w:val="ssh"/>
      </w:pPr>
      <w:r>
        <w:t xml:space="preserve">Assessor checklist </w:t>
      </w:r>
      <w:r w:rsidR="00953408">
        <w:t>—</w:t>
      </w:r>
      <w:r>
        <w:t xml:space="preserve"> oral responses to questions</w:t>
      </w:r>
    </w:p>
    <w:tbl>
      <w:tblPr>
        <w:tblStyle w:val="TableGrid"/>
        <w:tblW w:w="9753" w:type="dxa"/>
        <w:tblLayout w:type="fixed"/>
        <w:tblCellMar>
          <w:top w:w="57" w:type="dxa"/>
          <w:left w:w="57" w:type="dxa"/>
          <w:bottom w:w="57" w:type="dxa"/>
          <w:right w:w="57" w:type="dxa"/>
        </w:tblCellMar>
        <w:tblLook w:val="04A0" w:firstRow="1" w:lastRow="0" w:firstColumn="1" w:lastColumn="0" w:noHBand="0" w:noVBand="1"/>
      </w:tblPr>
      <w:tblGrid>
        <w:gridCol w:w="341"/>
        <w:gridCol w:w="7513"/>
        <w:gridCol w:w="1899"/>
      </w:tblGrid>
      <w:tr w:rsidR="00B5101D" w:rsidTr="00953408">
        <w:trPr>
          <w:tblHeader/>
        </w:trPr>
        <w:tc>
          <w:tcPr>
            <w:tcW w:w="7854" w:type="dxa"/>
            <w:gridSpan w:val="2"/>
            <w:shd w:val="clear" w:color="auto" w:fill="FFF2CC" w:themeFill="accent4" w:themeFillTint="33"/>
            <w:vAlign w:val="center"/>
          </w:tcPr>
          <w:p w:rsidR="00B5101D" w:rsidRPr="00F44FFA" w:rsidRDefault="00B5101D" w:rsidP="00162BF1">
            <w:pPr>
              <w:pStyle w:val="th"/>
              <w:jc w:val="left"/>
            </w:pPr>
            <w:r>
              <w:t>Your assessor will complete the checklist for your oral response to each question.</w:t>
            </w:r>
          </w:p>
        </w:tc>
        <w:tc>
          <w:tcPr>
            <w:tcW w:w="1899" w:type="dxa"/>
            <w:shd w:val="clear" w:color="auto" w:fill="FFF2CC" w:themeFill="accent4" w:themeFillTint="33"/>
          </w:tcPr>
          <w:p w:rsidR="00B5101D" w:rsidRDefault="00B5101D" w:rsidP="00953408">
            <w:pPr>
              <w:pStyle w:val="th"/>
            </w:pPr>
            <w:r>
              <w:t>Demonstrated or Not</w:t>
            </w:r>
            <w:r w:rsidR="00953408">
              <w:t> </w:t>
            </w:r>
            <w:r>
              <w:t>Yet Demonstrated</w:t>
            </w:r>
          </w:p>
        </w:tc>
      </w:tr>
      <w:tr w:rsidR="00B5101D" w:rsidRPr="00F44FFA" w:rsidTr="00953408">
        <w:trPr>
          <w:trHeight w:val="242"/>
        </w:trPr>
        <w:tc>
          <w:tcPr>
            <w:tcW w:w="341" w:type="dxa"/>
            <w:shd w:val="clear" w:color="auto" w:fill="auto"/>
          </w:tcPr>
          <w:p w:rsidR="00B5101D" w:rsidRPr="007E33D4" w:rsidRDefault="00B5101D" w:rsidP="00953408">
            <w:pPr>
              <w:pStyle w:val="tt"/>
              <w:keepNext/>
            </w:pPr>
            <w:r>
              <w:t>1</w:t>
            </w:r>
          </w:p>
        </w:tc>
        <w:tc>
          <w:tcPr>
            <w:tcW w:w="7513" w:type="dxa"/>
            <w:shd w:val="clear" w:color="auto" w:fill="auto"/>
          </w:tcPr>
          <w:p w:rsidR="00B5101D" w:rsidRPr="00EB290E" w:rsidRDefault="00A4101C" w:rsidP="00162BF1">
            <w:pPr>
              <w:pStyle w:val="tt"/>
              <w:keepNext/>
            </w:pPr>
            <w:r>
              <w:t>Demonstrates understanding of the duty of disclosure</w:t>
            </w:r>
            <w:r w:rsidR="00060CAD">
              <w:t>.</w:t>
            </w:r>
          </w:p>
        </w:tc>
        <w:tc>
          <w:tcPr>
            <w:tcW w:w="1899" w:type="dxa"/>
          </w:tcPr>
          <w:sdt>
            <w:sdtPr>
              <w:alias w:val="Please select competency"/>
              <w:tag w:val="Please select"/>
              <w:id w:val="1047571637"/>
              <w:placeholder>
                <w:docPart w:val="EB7E1B1E48D64D74B6EC820777952359"/>
              </w:placeholder>
              <w:dropDownList>
                <w:listItem w:displayText="Demonstrated" w:value="Demonstrated"/>
                <w:listItem w:displayText="Not yet demonstrated" w:value="Not yet demonstrated"/>
              </w:dropDownList>
            </w:sdtPr>
            <w:sdtEndPr/>
            <w:sdtContent>
              <w:p w:rsidR="00B5101D" w:rsidRPr="00F44FFA" w:rsidRDefault="00953408" w:rsidP="00953408">
                <w:pPr>
                  <w:pStyle w:val="Markerfeedback"/>
                  <w:keepNext/>
                  <w:jc w:val="center"/>
                </w:pPr>
                <w:r w:rsidRPr="00953408">
                  <w:t>Not yet demonstrated</w:t>
                </w:r>
              </w:p>
            </w:sdtContent>
          </w:sdt>
        </w:tc>
      </w:tr>
      <w:tr w:rsidR="00B5101D" w:rsidRPr="00F44FFA" w:rsidTr="00953408">
        <w:trPr>
          <w:trHeight w:val="242"/>
        </w:trPr>
        <w:tc>
          <w:tcPr>
            <w:tcW w:w="341" w:type="dxa"/>
            <w:shd w:val="clear" w:color="auto" w:fill="auto"/>
          </w:tcPr>
          <w:p w:rsidR="00B5101D" w:rsidRDefault="00B5101D" w:rsidP="00953408">
            <w:pPr>
              <w:pStyle w:val="tt"/>
              <w:keepNext/>
            </w:pPr>
            <w:r>
              <w:t>2</w:t>
            </w:r>
          </w:p>
        </w:tc>
        <w:tc>
          <w:tcPr>
            <w:tcW w:w="7513" w:type="dxa"/>
            <w:shd w:val="clear" w:color="auto" w:fill="auto"/>
          </w:tcPr>
          <w:p w:rsidR="00B5101D" w:rsidRPr="00EB290E" w:rsidRDefault="00A4101C" w:rsidP="00162BF1">
            <w:pPr>
              <w:pStyle w:val="tt"/>
              <w:keepNext/>
            </w:pPr>
            <w:r w:rsidRPr="00A4101C">
              <w:t>Describe</w:t>
            </w:r>
            <w:r w:rsidR="00C41B15">
              <w:t>s</w:t>
            </w:r>
            <w:r w:rsidRPr="00A4101C">
              <w:t xml:space="preserve"> how </w:t>
            </w:r>
            <w:r w:rsidR="00C41B15">
              <w:t xml:space="preserve">to </w:t>
            </w:r>
            <w:r w:rsidRPr="00A4101C">
              <w:t>ascertain a client</w:t>
            </w:r>
            <w:r>
              <w:t>’</w:t>
            </w:r>
            <w:r w:rsidRPr="00A4101C">
              <w:t>s needs and determine their current financial position.</w:t>
            </w:r>
          </w:p>
        </w:tc>
        <w:tc>
          <w:tcPr>
            <w:tcW w:w="1899" w:type="dxa"/>
          </w:tcPr>
          <w:sdt>
            <w:sdtPr>
              <w:alias w:val="Please select competency"/>
              <w:tag w:val="Please select"/>
              <w:id w:val="1047571653"/>
              <w:placeholder>
                <w:docPart w:val="0AF45D0946D84C71A23901FFAD34B1C5"/>
              </w:placeholder>
              <w:dropDownList>
                <w:listItem w:displayText="Demonstrated" w:value="Demonstrated"/>
                <w:listItem w:displayText="Not yet demonstrated" w:value="Not yet demonstrated"/>
              </w:dropDownList>
            </w:sdtPr>
            <w:sdtEndPr/>
            <w:sdtContent>
              <w:p w:rsidR="00B5101D" w:rsidRPr="00F44FFA" w:rsidRDefault="00953408" w:rsidP="00953408">
                <w:pPr>
                  <w:pStyle w:val="Markerfeedback"/>
                  <w:keepNext/>
                  <w:jc w:val="center"/>
                </w:pPr>
                <w:r w:rsidRPr="00953408">
                  <w:t>Not yet demonstrated</w:t>
                </w:r>
              </w:p>
            </w:sdtContent>
          </w:sdt>
        </w:tc>
      </w:tr>
      <w:tr w:rsidR="00062AB8" w:rsidRPr="00F44FFA" w:rsidTr="00953408">
        <w:trPr>
          <w:trHeight w:val="242"/>
        </w:trPr>
        <w:tc>
          <w:tcPr>
            <w:tcW w:w="341" w:type="dxa"/>
            <w:vMerge w:val="restart"/>
            <w:shd w:val="clear" w:color="auto" w:fill="auto"/>
          </w:tcPr>
          <w:p w:rsidR="00062AB8" w:rsidRDefault="00062AB8" w:rsidP="00953408">
            <w:pPr>
              <w:pStyle w:val="tt"/>
              <w:keepNext/>
            </w:pPr>
            <w:r>
              <w:t>3</w:t>
            </w:r>
          </w:p>
        </w:tc>
        <w:tc>
          <w:tcPr>
            <w:tcW w:w="7513" w:type="dxa"/>
            <w:shd w:val="clear" w:color="auto" w:fill="auto"/>
          </w:tcPr>
          <w:p w:rsidR="00062AB8" w:rsidRPr="00EB290E" w:rsidRDefault="00062AB8" w:rsidP="00162BF1">
            <w:pPr>
              <w:pStyle w:val="tt"/>
              <w:keepNext/>
            </w:pPr>
            <w:r>
              <w:t>Outlines the key documents required from a client during the loan application process</w:t>
            </w:r>
            <w:r w:rsidR="00752C2F">
              <w:t>.</w:t>
            </w:r>
          </w:p>
        </w:tc>
        <w:tc>
          <w:tcPr>
            <w:tcW w:w="1899" w:type="dxa"/>
          </w:tcPr>
          <w:sdt>
            <w:sdtPr>
              <w:alias w:val="Please select competency"/>
              <w:tag w:val="Please select"/>
              <w:id w:val="1047571651"/>
              <w:placeholder>
                <w:docPart w:val="A741F9A19AC54E899EB28414884652E6"/>
              </w:placeholder>
              <w:dropDownList>
                <w:listItem w:displayText="Demonstrated" w:value="Demonstrated"/>
                <w:listItem w:displayText="Not yet demonstrated" w:value="Not yet demonstrated"/>
              </w:dropDownList>
            </w:sdtPr>
            <w:sdtEndPr/>
            <w:sdtContent>
              <w:p w:rsidR="00062AB8" w:rsidRPr="00F44FFA" w:rsidRDefault="00953408" w:rsidP="00953408">
                <w:pPr>
                  <w:pStyle w:val="Markerfeedback"/>
                  <w:keepNext/>
                  <w:jc w:val="center"/>
                </w:pPr>
                <w:r w:rsidRPr="00953408">
                  <w:t>Not yet demonstrated</w:t>
                </w:r>
              </w:p>
            </w:sdtContent>
          </w:sdt>
        </w:tc>
      </w:tr>
      <w:tr w:rsidR="00062AB8" w:rsidRPr="00F44FFA" w:rsidTr="00953408">
        <w:trPr>
          <w:trHeight w:val="242"/>
        </w:trPr>
        <w:tc>
          <w:tcPr>
            <w:tcW w:w="341" w:type="dxa"/>
            <w:vMerge/>
            <w:shd w:val="clear" w:color="auto" w:fill="auto"/>
          </w:tcPr>
          <w:p w:rsidR="00062AB8" w:rsidRDefault="00062AB8" w:rsidP="00953408">
            <w:pPr>
              <w:pStyle w:val="tt"/>
              <w:keepNext/>
            </w:pPr>
          </w:p>
        </w:tc>
        <w:tc>
          <w:tcPr>
            <w:tcW w:w="7513" w:type="dxa"/>
            <w:shd w:val="clear" w:color="auto" w:fill="auto"/>
          </w:tcPr>
          <w:p w:rsidR="00062AB8" w:rsidRPr="00EB290E" w:rsidRDefault="00062AB8" w:rsidP="00162BF1">
            <w:pPr>
              <w:pStyle w:val="tt"/>
              <w:keepNext/>
            </w:pPr>
            <w:r>
              <w:t>Describes the steps that occur in the loan process</w:t>
            </w:r>
            <w:r w:rsidR="00060CAD">
              <w:t>.</w:t>
            </w:r>
          </w:p>
        </w:tc>
        <w:tc>
          <w:tcPr>
            <w:tcW w:w="1899" w:type="dxa"/>
          </w:tcPr>
          <w:sdt>
            <w:sdtPr>
              <w:alias w:val="Please select competency"/>
              <w:tag w:val="Please select"/>
              <w:id w:val="1047571649"/>
              <w:placeholder>
                <w:docPart w:val="588CF6E78DD147B391791767DF1FC3EB"/>
              </w:placeholder>
              <w:dropDownList>
                <w:listItem w:displayText="Demonstrated" w:value="Demonstrated"/>
                <w:listItem w:displayText="Not yet demonstrated" w:value="Not yet demonstrated"/>
              </w:dropDownList>
            </w:sdtPr>
            <w:sdtEndPr/>
            <w:sdtContent>
              <w:p w:rsidR="00062AB8" w:rsidRPr="00F44FFA" w:rsidRDefault="00953408" w:rsidP="00953408">
                <w:pPr>
                  <w:pStyle w:val="Markerfeedback"/>
                  <w:keepNext/>
                  <w:jc w:val="center"/>
                </w:pPr>
                <w:r w:rsidRPr="00953408">
                  <w:t>Not yet demonstrated</w:t>
                </w:r>
              </w:p>
            </w:sdtContent>
          </w:sdt>
        </w:tc>
      </w:tr>
      <w:tr w:rsidR="00CD7930" w:rsidRPr="00F44FFA" w:rsidTr="00953408">
        <w:trPr>
          <w:trHeight w:val="242"/>
        </w:trPr>
        <w:tc>
          <w:tcPr>
            <w:tcW w:w="341" w:type="dxa"/>
            <w:vMerge w:val="restart"/>
            <w:shd w:val="clear" w:color="auto" w:fill="auto"/>
          </w:tcPr>
          <w:p w:rsidR="00CD7930" w:rsidRDefault="00CD7930" w:rsidP="00953408">
            <w:pPr>
              <w:pStyle w:val="ttind1"/>
              <w:keepNext/>
            </w:pPr>
            <w:r>
              <w:t>4</w:t>
            </w:r>
          </w:p>
        </w:tc>
        <w:tc>
          <w:tcPr>
            <w:tcW w:w="7513" w:type="dxa"/>
            <w:shd w:val="clear" w:color="auto" w:fill="auto"/>
          </w:tcPr>
          <w:p w:rsidR="00CD7930" w:rsidRPr="00EB290E" w:rsidRDefault="00CD7930" w:rsidP="00162BF1">
            <w:pPr>
              <w:pStyle w:val="tt"/>
              <w:keepNext/>
            </w:pPr>
            <w:r>
              <w:t>Demonstrates understanding of how to identify and address client concerns</w:t>
            </w:r>
            <w:r w:rsidR="00060CAD">
              <w:t>.</w:t>
            </w:r>
          </w:p>
        </w:tc>
        <w:tc>
          <w:tcPr>
            <w:tcW w:w="1899" w:type="dxa"/>
          </w:tcPr>
          <w:sdt>
            <w:sdtPr>
              <w:alias w:val="Please select competency"/>
              <w:tag w:val="Please select"/>
              <w:id w:val="1047571645"/>
              <w:placeholder>
                <w:docPart w:val="15BAB8B454F2405A9C487CD97F6412EE"/>
              </w:placeholder>
              <w:dropDownList>
                <w:listItem w:displayText="Demonstrated" w:value="Demonstrated"/>
                <w:listItem w:displayText="Not yet demonstrated" w:value="Not yet demonstrated"/>
              </w:dropDownList>
            </w:sdtPr>
            <w:sdtEndPr/>
            <w:sdtContent>
              <w:p w:rsidR="00CD7930" w:rsidRPr="00F44FFA" w:rsidRDefault="00953408" w:rsidP="00953408">
                <w:pPr>
                  <w:pStyle w:val="Markerfeedback"/>
                  <w:keepNext/>
                  <w:jc w:val="center"/>
                </w:pPr>
                <w:r w:rsidRPr="00953408">
                  <w:t>Not yet demonstrated</w:t>
                </w:r>
              </w:p>
            </w:sdtContent>
          </w:sdt>
        </w:tc>
      </w:tr>
      <w:tr w:rsidR="00CD7930" w:rsidRPr="00F44FFA" w:rsidTr="00953408">
        <w:trPr>
          <w:trHeight w:val="242"/>
        </w:trPr>
        <w:tc>
          <w:tcPr>
            <w:tcW w:w="341" w:type="dxa"/>
            <w:vMerge/>
            <w:shd w:val="clear" w:color="auto" w:fill="auto"/>
          </w:tcPr>
          <w:p w:rsidR="00CD7930" w:rsidRPr="007E33D4" w:rsidRDefault="00CD7930" w:rsidP="00953408">
            <w:pPr>
              <w:pStyle w:val="ttind1"/>
              <w:keepNext/>
            </w:pPr>
          </w:p>
        </w:tc>
        <w:tc>
          <w:tcPr>
            <w:tcW w:w="7513" w:type="dxa"/>
            <w:shd w:val="clear" w:color="auto" w:fill="auto"/>
          </w:tcPr>
          <w:p w:rsidR="00CD7930" w:rsidRPr="00EB290E" w:rsidRDefault="00CD7930" w:rsidP="00162BF1">
            <w:pPr>
              <w:pStyle w:val="ttind1"/>
              <w:keepNext/>
            </w:pPr>
            <w:r>
              <w:t>Demonstrates understanding of risks associated with various loan options</w:t>
            </w:r>
            <w:r w:rsidR="00060CAD">
              <w:t>.</w:t>
            </w:r>
          </w:p>
        </w:tc>
        <w:tc>
          <w:tcPr>
            <w:tcW w:w="1899" w:type="dxa"/>
          </w:tcPr>
          <w:sdt>
            <w:sdtPr>
              <w:alias w:val="Please select competency"/>
              <w:tag w:val="Please select"/>
              <w:id w:val="1047571643"/>
              <w:placeholder>
                <w:docPart w:val="5B219E7C447449B996E94491D92D0D38"/>
              </w:placeholder>
              <w:dropDownList>
                <w:listItem w:displayText="Demonstrated" w:value="Demonstrated"/>
                <w:listItem w:displayText="Not yet demonstrated" w:value="Not yet demonstrated"/>
              </w:dropDownList>
            </w:sdtPr>
            <w:sdtEndPr/>
            <w:sdtContent>
              <w:p w:rsidR="00CD7930" w:rsidRPr="00F44FFA" w:rsidRDefault="00953408" w:rsidP="00953408">
                <w:pPr>
                  <w:pStyle w:val="Markerfeedback"/>
                  <w:keepNext/>
                  <w:jc w:val="center"/>
                </w:pPr>
                <w:r w:rsidRPr="00953408">
                  <w:t>Not yet demonstrated</w:t>
                </w:r>
              </w:p>
            </w:sdtContent>
          </w:sdt>
        </w:tc>
      </w:tr>
      <w:tr w:rsidR="000C2C60" w:rsidRPr="00F44FFA" w:rsidTr="00953408">
        <w:trPr>
          <w:trHeight w:val="242"/>
        </w:trPr>
        <w:tc>
          <w:tcPr>
            <w:tcW w:w="341" w:type="dxa"/>
            <w:shd w:val="clear" w:color="auto" w:fill="auto"/>
          </w:tcPr>
          <w:p w:rsidR="000C2C60" w:rsidRDefault="000C2C60" w:rsidP="00953408">
            <w:pPr>
              <w:pStyle w:val="ttind1"/>
              <w:keepNext/>
            </w:pPr>
            <w:r>
              <w:t>5</w:t>
            </w:r>
          </w:p>
        </w:tc>
        <w:tc>
          <w:tcPr>
            <w:tcW w:w="7513" w:type="dxa"/>
            <w:shd w:val="clear" w:color="auto" w:fill="auto"/>
          </w:tcPr>
          <w:p w:rsidR="000C2C60" w:rsidRDefault="000C2C60" w:rsidP="00162BF1">
            <w:pPr>
              <w:pStyle w:val="ttind1"/>
              <w:keepNext/>
            </w:pPr>
            <w:r>
              <w:t>Describe</w:t>
            </w:r>
            <w:r w:rsidR="00C41B15">
              <w:t>s</w:t>
            </w:r>
            <w:r>
              <w:t xml:space="preserve"> how a mortgage broker would approach a lender to get a loan approved.</w:t>
            </w:r>
          </w:p>
        </w:tc>
        <w:tc>
          <w:tcPr>
            <w:tcW w:w="1899" w:type="dxa"/>
          </w:tcPr>
          <w:sdt>
            <w:sdtPr>
              <w:alias w:val="Please select competency"/>
              <w:tag w:val="Please select"/>
              <w:id w:val="1047571641"/>
              <w:placeholder>
                <w:docPart w:val="3D6A9ED83A3B485F99DB5B7BA958A169"/>
              </w:placeholder>
              <w:dropDownList>
                <w:listItem w:displayText="Demonstrated" w:value="Demonstrated"/>
                <w:listItem w:displayText="Not yet demonstrated" w:value="Not yet demonstrated"/>
              </w:dropDownList>
            </w:sdtPr>
            <w:sdtEndPr/>
            <w:sdtContent>
              <w:p w:rsidR="000C2C60" w:rsidRPr="00F44FFA" w:rsidRDefault="00953408" w:rsidP="00953408">
                <w:pPr>
                  <w:pStyle w:val="Markerfeedback"/>
                  <w:keepNext/>
                  <w:jc w:val="center"/>
                </w:pPr>
                <w:r w:rsidRPr="00953408">
                  <w:t>Not yet demonstrated</w:t>
                </w:r>
              </w:p>
            </w:sdtContent>
          </w:sdt>
        </w:tc>
      </w:tr>
      <w:tr w:rsidR="000C2C60" w:rsidRPr="00F44FFA" w:rsidTr="00953408">
        <w:trPr>
          <w:trHeight w:val="242"/>
        </w:trPr>
        <w:tc>
          <w:tcPr>
            <w:tcW w:w="341" w:type="dxa"/>
            <w:shd w:val="clear" w:color="auto" w:fill="auto"/>
          </w:tcPr>
          <w:p w:rsidR="000C2C60" w:rsidRDefault="000C2C60" w:rsidP="002B767D">
            <w:pPr>
              <w:pStyle w:val="ttind1"/>
            </w:pPr>
            <w:r>
              <w:t>6</w:t>
            </w:r>
          </w:p>
        </w:tc>
        <w:tc>
          <w:tcPr>
            <w:tcW w:w="7513" w:type="dxa"/>
            <w:shd w:val="clear" w:color="auto" w:fill="auto"/>
          </w:tcPr>
          <w:p w:rsidR="000C2C60" w:rsidRDefault="000C2C60" w:rsidP="00162BF1">
            <w:pPr>
              <w:pStyle w:val="ttind1"/>
              <w:keepNext/>
            </w:pPr>
            <w:r>
              <w:t>Outline how a mortgage broker can restructure their</w:t>
            </w:r>
            <w:r w:rsidRPr="00670417">
              <w:t xml:space="preserve"> business to improve teamwork and processes.</w:t>
            </w:r>
          </w:p>
        </w:tc>
        <w:tc>
          <w:tcPr>
            <w:tcW w:w="1899" w:type="dxa"/>
          </w:tcPr>
          <w:sdt>
            <w:sdtPr>
              <w:alias w:val="Please select competency"/>
              <w:tag w:val="Please select"/>
              <w:id w:val="1047571639"/>
              <w:placeholder>
                <w:docPart w:val="C69828B226BF47E784A586A8D7CAEA38"/>
              </w:placeholder>
              <w:dropDownList>
                <w:listItem w:displayText="Demonstrated" w:value="Demonstrated"/>
                <w:listItem w:displayText="Not yet demonstrated" w:value="Not yet demonstrated"/>
              </w:dropDownList>
            </w:sdtPr>
            <w:sdtEndPr/>
            <w:sdtContent>
              <w:p w:rsidR="000C2C60" w:rsidRPr="00F44FFA" w:rsidRDefault="00953408" w:rsidP="00953408">
                <w:pPr>
                  <w:pStyle w:val="Markerfeedback"/>
                  <w:jc w:val="center"/>
                </w:pPr>
                <w:r w:rsidRPr="00953408">
                  <w:t>Not yet demonstrated</w:t>
                </w:r>
              </w:p>
            </w:sdtContent>
          </w:sdt>
        </w:tc>
      </w:tr>
      <w:tr w:rsidR="00C76A23" w:rsidRPr="00F44FFA" w:rsidTr="00F85AB6">
        <w:trPr>
          <w:trHeight w:val="1134"/>
        </w:trPr>
        <w:tc>
          <w:tcPr>
            <w:tcW w:w="9753" w:type="dxa"/>
            <w:gridSpan w:val="3"/>
            <w:shd w:val="clear" w:color="auto" w:fill="auto"/>
          </w:tcPr>
          <w:p w:rsidR="00C76A23" w:rsidRDefault="00C76A23" w:rsidP="00F85AB6">
            <w:pPr>
              <w:pStyle w:val="tt"/>
              <w:rPr>
                <w:b/>
              </w:rPr>
            </w:pPr>
            <w:r w:rsidRPr="00C76A23">
              <w:rPr>
                <w:b/>
              </w:rPr>
              <w:t>Student resubmission response (if required by assessor):</w:t>
            </w:r>
          </w:p>
          <w:p w:rsidR="00F85AB6" w:rsidRPr="00F85AB6" w:rsidRDefault="00F85AB6" w:rsidP="00F85AB6">
            <w:pPr>
              <w:pStyle w:val="Answerhere"/>
            </w:pPr>
          </w:p>
        </w:tc>
      </w:tr>
    </w:tbl>
    <w:p w:rsidR="005F75EB" w:rsidRDefault="005F75EB" w:rsidP="00F85AB6"/>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C76A23" w:rsidRPr="00C73E26" w:rsidTr="00401CFC">
        <w:trPr>
          <w:cantSplit/>
          <w:trHeight w:val="284"/>
        </w:trPr>
        <w:tc>
          <w:tcPr>
            <w:tcW w:w="6979" w:type="dxa"/>
            <w:shd w:val="clear" w:color="auto" w:fill="auto"/>
          </w:tcPr>
          <w:p w:rsidR="00C76A23" w:rsidRPr="00C73E26" w:rsidRDefault="00C76A23" w:rsidP="00401CFC">
            <w:pPr>
              <w:pStyle w:val="0ssssh"/>
            </w:pPr>
            <w:r w:rsidRPr="00272BA9">
              <w:t>Assessor feedback:</w:t>
            </w:r>
          </w:p>
        </w:tc>
        <w:tc>
          <w:tcPr>
            <w:tcW w:w="2773" w:type="dxa"/>
            <w:shd w:val="clear" w:color="auto" w:fill="auto"/>
          </w:tcPr>
          <w:p w:rsidR="00C76A23" w:rsidRPr="00C73E26" w:rsidRDefault="00C76A23" w:rsidP="00401CFC">
            <w:pPr>
              <w:pStyle w:val="0ssssh"/>
              <w:jc w:val="center"/>
            </w:pPr>
            <w:r w:rsidRPr="00525583">
              <w:t>Resubmission required?</w:t>
            </w:r>
          </w:p>
        </w:tc>
      </w:tr>
      <w:tr w:rsidR="00C76A23" w:rsidRPr="00525583" w:rsidTr="00401CFC">
        <w:trPr>
          <w:cantSplit/>
          <w:trHeight w:val="284"/>
        </w:trPr>
        <w:tc>
          <w:tcPr>
            <w:tcW w:w="6979" w:type="dxa"/>
            <w:shd w:val="clear" w:color="auto" w:fill="auto"/>
          </w:tcPr>
          <w:p w:rsidR="00C76A23" w:rsidRPr="00F85AB6" w:rsidRDefault="00C76A23" w:rsidP="00162BF1">
            <w:pPr>
              <w:pStyle w:val="Markerfeedback"/>
            </w:pPr>
          </w:p>
        </w:tc>
        <w:tc>
          <w:tcPr>
            <w:tcW w:w="2773" w:type="dxa"/>
            <w:shd w:val="clear" w:color="auto" w:fill="auto"/>
          </w:tcPr>
          <w:sdt>
            <w:sdtPr>
              <w:alias w:val="Resubmission required?"/>
              <w:tag w:val="Yes/No"/>
              <w:id w:val="211006181"/>
              <w:placeholder>
                <w:docPart w:val="42F0EEAF592C44A5A42845F675E4EB2E"/>
              </w:placeholder>
              <w:dropDownList>
                <w:listItem w:displayText="No" w:value="No"/>
                <w:listItem w:displayText="Yes" w:value="Yes"/>
              </w:dropDownList>
            </w:sdtPr>
            <w:sdtEndPr/>
            <w:sdtContent>
              <w:p w:rsidR="00C76A23" w:rsidRPr="00525583" w:rsidRDefault="00C76A23" w:rsidP="00401CFC">
                <w:pPr>
                  <w:pStyle w:val="Markerfeedback"/>
                  <w:jc w:val="center"/>
                </w:pPr>
                <w:r w:rsidRPr="00525583">
                  <w:t>No</w:t>
                </w:r>
              </w:p>
            </w:sdtContent>
          </w:sdt>
        </w:tc>
      </w:tr>
    </w:tbl>
    <w:p w:rsidR="003A46A8" w:rsidRDefault="003A46A8" w:rsidP="003A46A8">
      <w:pPr>
        <w:pStyle w:val="0mhindent"/>
      </w:pPr>
      <w:r>
        <w:lastRenderedPageBreak/>
        <w:t xml:space="preserve">Part </w:t>
      </w:r>
      <w:r w:rsidR="008A421F">
        <w:t>4</w:t>
      </w:r>
      <w:r>
        <w:t>: Role play</w:t>
      </w:r>
    </w:p>
    <w:p w:rsidR="003C60CC" w:rsidRPr="00637BAA" w:rsidRDefault="003C60CC" w:rsidP="003C60CC">
      <w:bookmarkStart w:id="12" w:name="_Hlk505772347"/>
      <w:r>
        <w:t>You will participate in a role play for a max</w:t>
      </w:r>
      <w:r w:rsidRPr="00637BAA">
        <w:t xml:space="preserve">imum of 10 minutes. </w:t>
      </w:r>
      <w:bookmarkStart w:id="13" w:name="_Hlk505517643"/>
      <w:r>
        <w:t xml:space="preserve">The role </w:t>
      </w:r>
      <w:r w:rsidR="000D57A8">
        <w:t>play will be conducted by audio </w:t>
      </w:r>
      <w:r>
        <w:t>recording.</w:t>
      </w:r>
      <w:r w:rsidRPr="00243F9A">
        <w:t xml:space="preserve"> </w:t>
      </w:r>
      <w:r w:rsidRPr="00637BAA">
        <w:t>You will need a volunteer to assist you in the role play</w:t>
      </w:r>
      <w:r>
        <w:t>.</w:t>
      </w:r>
    </w:p>
    <w:p w:rsidR="00CD7930" w:rsidRDefault="003C60CC" w:rsidP="003C60CC">
      <w:r w:rsidRPr="00637BAA">
        <w:t>The role play will include you and a volunteer.</w:t>
      </w:r>
    </w:p>
    <w:p w:rsidR="003C60CC" w:rsidRDefault="00E1272B" w:rsidP="003C60CC">
      <w:r>
        <w:t>T</w:t>
      </w:r>
      <w:r w:rsidR="003C60CC" w:rsidRPr="00637BAA">
        <w:t xml:space="preserve">he volunteer needs to understand that this is part of your assessment. Provide a copy of </w:t>
      </w:r>
      <w:r w:rsidR="003C60CC">
        <w:t xml:space="preserve">the </w:t>
      </w:r>
      <w:r w:rsidR="00597743">
        <w:t>‘Volunteer </w:t>
      </w:r>
      <w:r w:rsidR="00D51114">
        <w:t>Guide’ in</w:t>
      </w:r>
      <w:r w:rsidR="003C60CC">
        <w:t xml:space="preserve"> your KapLearn subject </w:t>
      </w:r>
      <w:r w:rsidR="003C60CC" w:rsidRPr="00637BAA">
        <w:t>to your volunteer so they und</w:t>
      </w:r>
      <w:r w:rsidR="00597743">
        <w:t>erstand what they need to do in </w:t>
      </w:r>
      <w:r w:rsidR="003C60CC" w:rsidRPr="00637BAA">
        <w:t>your assessment.</w:t>
      </w:r>
    </w:p>
    <w:p w:rsidR="003C60CC" w:rsidRDefault="00E1272B" w:rsidP="003C60CC">
      <w:r>
        <w:t>Please note, that y</w:t>
      </w:r>
      <w:r w:rsidR="003C60CC" w:rsidRPr="00637BAA">
        <w:t>ou will not be assessed on your acting ability</w:t>
      </w:r>
      <w:r>
        <w:t>, however you</w:t>
      </w:r>
      <w:r w:rsidR="003C60CC" w:rsidRPr="00637BAA">
        <w:t xml:space="preserve"> will be assessed on the criteria listed below</w:t>
      </w:r>
      <w:r w:rsidR="001C26A8">
        <w:t xml:space="preserve"> the</w:t>
      </w:r>
      <w:r>
        <w:t xml:space="preserve"> task</w:t>
      </w:r>
      <w:r w:rsidR="003C60CC" w:rsidRPr="00637BAA">
        <w:t xml:space="preserve"> under </w:t>
      </w:r>
      <w:r>
        <w:t>assessor feedback.</w:t>
      </w:r>
    </w:p>
    <w:p w:rsidR="003C60CC" w:rsidRDefault="003C60CC" w:rsidP="003C60CC">
      <w:r w:rsidRPr="003C60CC">
        <w:t>When you have just started recording your role play, ask your volunteer if they give permission to be included in the audio recording. The volunteer needs to agree before the recording may continue.</w:t>
      </w:r>
    </w:p>
    <w:p w:rsidR="008201C1" w:rsidRPr="008D5378" w:rsidRDefault="003C60CC" w:rsidP="003C60CC">
      <w:r>
        <w:t xml:space="preserve">See the </w:t>
      </w:r>
      <w:r w:rsidR="00D51114">
        <w:t>‘</w:t>
      </w:r>
      <w:r>
        <w:t>resources</w:t>
      </w:r>
      <w:r w:rsidR="00D51114">
        <w:t>’</w:t>
      </w:r>
      <w:r>
        <w:t xml:space="preserve"> in your subject in KapLearn to assist you in preparing for your role play.</w:t>
      </w:r>
    </w:p>
    <w:bookmarkEnd w:id="12"/>
    <w:bookmarkEnd w:id="13"/>
    <w:p w:rsidR="007E6430" w:rsidRPr="00C64983" w:rsidRDefault="007E6430" w:rsidP="007E6430">
      <w:pPr>
        <w:pStyle w:val="0sh"/>
      </w:pPr>
      <w:r>
        <w:lastRenderedPageBreak/>
        <w:t xml:space="preserve">Role </w:t>
      </w:r>
      <w:r w:rsidR="00302A04">
        <w:t>p</w:t>
      </w:r>
      <w:r>
        <w:t xml:space="preserve">lay </w:t>
      </w:r>
      <w:r w:rsidR="00302A04">
        <w:t>c</w:t>
      </w:r>
      <w:r w:rsidRPr="00C64983">
        <w:t>ase study</w:t>
      </w:r>
      <w:r>
        <w:t xml:space="preserve"> </w:t>
      </w:r>
      <w:r>
        <w:rPr>
          <w:rFonts w:ascii="Arial" w:hAnsi="Arial"/>
          <w:lang w:bidi="he-IL"/>
        </w:rPr>
        <w:t xml:space="preserve">— </w:t>
      </w:r>
      <w:r w:rsidRPr="00046B29">
        <w:rPr>
          <w:rFonts w:asciiTheme="minorHAnsi" w:hAnsiTheme="minorHAnsi" w:cstheme="minorHAnsi"/>
          <w:lang w:bidi="he-IL"/>
        </w:rPr>
        <w:t>Philip</w:t>
      </w:r>
      <w:r w:rsidRPr="00046B29">
        <w:rPr>
          <w:rFonts w:asciiTheme="minorHAnsi" w:hAnsiTheme="minorHAnsi" w:cstheme="minorHAnsi"/>
        </w:rPr>
        <w:t xml:space="preserve"> a</w:t>
      </w:r>
      <w:r w:rsidRPr="00C64983">
        <w:t xml:space="preserve">nd </w:t>
      </w:r>
      <w:r>
        <w:t>Jennifer Brown</w:t>
      </w:r>
    </w:p>
    <w:p w:rsidR="008D4689" w:rsidRPr="002E4E63" w:rsidRDefault="000D57A8" w:rsidP="001103DC">
      <w:r w:rsidRPr="000D57A8">
        <w:rPr>
          <w:b/>
          <w:i/>
        </w:rPr>
        <w:t>Note</w:t>
      </w:r>
      <w:r w:rsidR="008D4689" w:rsidRPr="000D57A8">
        <w:rPr>
          <w:b/>
          <w:i/>
        </w:rPr>
        <w:t>:</w:t>
      </w:r>
      <w:r w:rsidR="008D4689" w:rsidRPr="00226CD0">
        <w:rPr>
          <w:b/>
        </w:rPr>
        <w:t xml:space="preserve"> </w:t>
      </w:r>
      <w:r w:rsidR="008D4689" w:rsidRPr="002E4E63">
        <w:t xml:space="preserve">This Philip and Jennifer Brown case study is also used in the </w:t>
      </w:r>
      <w:r w:rsidR="00302A04" w:rsidRPr="002E4E63">
        <w:t>w</w:t>
      </w:r>
      <w:r w:rsidR="008D4689" w:rsidRPr="002E4E63">
        <w:t xml:space="preserve">ritten </w:t>
      </w:r>
      <w:r w:rsidR="00302A04" w:rsidRPr="002E4E63">
        <w:t>a</w:t>
      </w:r>
      <w:r w:rsidR="008D4689" w:rsidRPr="002E4E63">
        <w:t xml:space="preserve">ssignment as part of this course. It is recommended that you complete Tasks 1 and 2 of the Written Assignment </w:t>
      </w:r>
      <w:r w:rsidR="00302A04" w:rsidRPr="002E4E63">
        <w:rPr>
          <w:b/>
        </w:rPr>
        <w:t>prior</w:t>
      </w:r>
      <w:r w:rsidR="00302A04" w:rsidRPr="002E4E63">
        <w:t xml:space="preserve"> </w:t>
      </w:r>
      <w:r w:rsidR="008D4689" w:rsidRPr="002E4E63">
        <w:t>to undertaking the role play</w:t>
      </w:r>
      <w:r w:rsidR="00302A04">
        <w:t>,</w:t>
      </w:r>
      <w:r w:rsidR="008D4689" w:rsidRPr="002E4E63">
        <w:t xml:space="preserve"> as this will assis</w:t>
      </w:r>
      <w:r w:rsidR="008D4689" w:rsidRPr="001103DC">
        <w:t>t</w:t>
      </w:r>
      <w:r w:rsidR="008D4689" w:rsidRPr="002E4E63">
        <w:t xml:space="preserve"> you in assessing the clients’ needs and potential loan structure that you can use for this </w:t>
      </w:r>
      <w:r w:rsidR="002F29EB">
        <w:t>r</w:t>
      </w:r>
      <w:r w:rsidR="008D4689" w:rsidRPr="002E4E63">
        <w:t xml:space="preserve">ole </w:t>
      </w:r>
      <w:r w:rsidR="002F29EB">
        <w:t>p</w:t>
      </w:r>
      <w:r w:rsidR="008D4689" w:rsidRPr="002E4E63">
        <w:t>lay activity. Alternatively</w:t>
      </w:r>
      <w:r w:rsidR="002F29EB">
        <w:t>,</w:t>
      </w:r>
      <w:r w:rsidR="008D4689" w:rsidRPr="002E4E63">
        <w:t xml:space="preserve"> in preparation for the role play</w:t>
      </w:r>
      <w:r w:rsidR="002F29EB">
        <w:t>,</w:t>
      </w:r>
      <w:r w:rsidR="008D4689" w:rsidRPr="002E4E63">
        <w:t xml:space="preserve"> use t</w:t>
      </w:r>
      <w:r w:rsidR="001103DC">
        <w:t>he tools available to you (e.g. </w:t>
      </w:r>
      <w:r w:rsidR="008D4689" w:rsidRPr="002E4E63">
        <w:t xml:space="preserve">loan calculators, lenders and Genworth websites), to prepare your presentation to the clients. </w:t>
      </w:r>
    </w:p>
    <w:p w:rsidR="007E6430" w:rsidRPr="00C64983" w:rsidRDefault="007E6430" w:rsidP="007E6430">
      <w:pPr>
        <w:pStyle w:val="ssh"/>
      </w:pPr>
      <w:r w:rsidRPr="00C64983">
        <w:t>Background</w:t>
      </w:r>
    </w:p>
    <w:p w:rsidR="007E6430" w:rsidRPr="00C64983" w:rsidRDefault="007E6430" w:rsidP="007E6430">
      <w:r>
        <w:t>Philip and Jennifer Brown</w:t>
      </w:r>
      <w:r w:rsidRPr="00C64983">
        <w:t xml:space="preserve"> are a young couple about to buy their first home. They have been married for </w:t>
      </w:r>
      <w:r w:rsidR="001103DC">
        <w:t>five </w:t>
      </w:r>
      <w:r w:rsidRPr="00C64983">
        <w:t>years and during that time have rented an apartment while saving for their own home.</w:t>
      </w:r>
    </w:p>
    <w:p w:rsidR="007E6430" w:rsidRDefault="009E6D37" w:rsidP="00C26D42">
      <w:pPr>
        <w:keepNext/>
      </w:pPr>
      <w:r>
        <w:t xml:space="preserve">Following a personal referral from Glenn Brown </w:t>
      </w:r>
      <w:r w:rsidR="002F29EB">
        <w:t>(</w:t>
      </w:r>
      <w:r>
        <w:t>Philip’s brother</w:t>
      </w:r>
      <w:r w:rsidR="002F29EB">
        <w:t>),</w:t>
      </w:r>
      <w:r>
        <w:t xml:space="preserve"> you have already had a first meeting with Philip and Jennifer to discuss their objectives and needs. </w:t>
      </w:r>
      <w:r w:rsidR="007E6430">
        <w:t>T</w:t>
      </w:r>
      <w:r w:rsidR="007E6430" w:rsidRPr="00C64983">
        <w:t xml:space="preserve">hey </w:t>
      </w:r>
      <w:r w:rsidR="007E6430">
        <w:t>admit</w:t>
      </w:r>
      <w:r>
        <w:t>ted</w:t>
      </w:r>
      <w:r w:rsidR="007E6430">
        <w:t xml:space="preserve"> they </w:t>
      </w:r>
      <w:r w:rsidR="007E6430" w:rsidRPr="00C64983">
        <w:t xml:space="preserve">have little time to do </w:t>
      </w:r>
      <w:r w:rsidR="007E6430">
        <w:t xml:space="preserve">much </w:t>
      </w:r>
      <w:r w:rsidR="007E6430" w:rsidRPr="00C64983">
        <w:t xml:space="preserve">research </w:t>
      </w:r>
      <w:r w:rsidR="002F29EB">
        <w:t xml:space="preserve">on </w:t>
      </w:r>
      <w:r w:rsidR="007E6430">
        <w:t>lenders</w:t>
      </w:r>
      <w:r w:rsidR="002F29EB">
        <w:t>;</w:t>
      </w:r>
      <w:r w:rsidR="007E6430">
        <w:t xml:space="preserve"> </w:t>
      </w:r>
      <w:r w:rsidR="007E6430" w:rsidRPr="00C64983">
        <w:t xml:space="preserve">have limited knowledge of the loan products available and </w:t>
      </w:r>
      <w:r>
        <w:t>basically are not sure what is right for them</w:t>
      </w:r>
      <w:r w:rsidR="007E6430" w:rsidRPr="00C64983">
        <w:t>.</w:t>
      </w:r>
    </w:p>
    <w:p w:rsidR="009E6D37" w:rsidRDefault="005C6270" w:rsidP="009E6D37">
      <w:pPr>
        <w:keepNext/>
      </w:pPr>
      <w:r>
        <w:t xml:space="preserve">During </w:t>
      </w:r>
      <w:r w:rsidR="00FF654E">
        <w:t>(</w:t>
      </w:r>
      <w:r>
        <w:t>and subsequent</w:t>
      </w:r>
      <w:r w:rsidR="00FF654E">
        <w:t>)</w:t>
      </w:r>
      <w:r>
        <w:t xml:space="preserve"> to your first meeting</w:t>
      </w:r>
      <w:r w:rsidR="002F29EB">
        <w:t>, Philip and Jennifer</w:t>
      </w:r>
      <w:r w:rsidR="009E6D37">
        <w:t xml:space="preserve"> have provided the basic information documents</w:t>
      </w:r>
      <w:r w:rsidR="002F29EB">
        <w:t xml:space="preserve"> —</w:t>
      </w:r>
      <w:r w:rsidR="009E6D37">
        <w:t xml:space="preserve"> pay slips, tax returns, </w:t>
      </w:r>
      <w:r>
        <w:t xml:space="preserve">bank statements, </w:t>
      </w:r>
      <w:r w:rsidR="009E6D37">
        <w:t>property details for review/verification</w:t>
      </w:r>
      <w:r>
        <w:t>. Y</w:t>
      </w:r>
      <w:r w:rsidR="009E6D37">
        <w:t>ou have</w:t>
      </w:r>
      <w:r>
        <w:t xml:space="preserve"> now</w:t>
      </w:r>
      <w:r w:rsidR="009E6D37">
        <w:t xml:space="preserve"> undertaken your preliminary assessment</w:t>
      </w:r>
      <w:r>
        <w:t xml:space="preserve"> and need to discuss </w:t>
      </w:r>
      <w:r w:rsidR="009D4DB2">
        <w:t xml:space="preserve">and present to </w:t>
      </w:r>
      <w:r w:rsidR="002F29EB">
        <w:t xml:space="preserve">them </w:t>
      </w:r>
      <w:r w:rsidR="009D4DB2">
        <w:t xml:space="preserve">the proposal covering the options and </w:t>
      </w:r>
      <w:r>
        <w:t>your recommendation</w:t>
      </w:r>
      <w:r w:rsidR="009D4DB2">
        <w:t>s</w:t>
      </w:r>
      <w:r w:rsidR="002F29EB">
        <w:t>. It is important</w:t>
      </w:r>
      <w:r w:rsidR="009D4DB2">
        <w:t xml:space="preserve"> </w:t>
      </w:r>
      <w:r>
        <w:t>to get the proposal moving</w:t>
      </w:r>
      <w:r w:rsidR="002F29EB">
        <w:t xml:space="preserve"> quickly,</w:t>
      </w:r>
      <w:r>
        <w:t xml:space="preserve"> as the </w:t>
      </w:r>
      <w:r w:rsidR="002F29EB">
        <w:t>a</w:t>
      </w:r>
      <w:r>
        <w:t>gent has indicated other parties are interested in the property</w:t>
      </w:r>
      <w:r w:rsidR="009E6D37">
        <w:t xml:space="preserve">. </w:t>
      </w:r>
    </w:p>
    <w:p w:rsidR="005C6270" w:rsidRPr="00C64983" w:rsidRDefault="005C6270" w:rsidP="005C6270">
      <w:r w:rsidRPr="00343F3F">
        <w:t xml:space="preserve">They have been looking at properties for the </w:t>
      </w:r>
      <w:r w:rsidR="00FA6D73">
        <w:t xml:space="preserve">past </w:t>
      </w:r>
      <w:r w:rsidRPr="00343F3F">
        <w:t xml:space="preserve">three months and have found </w:t>
      </w:r>
      <w:r w:rsidR="009D4DB2">
        <w:t>a 10</w:t>
      </w:r>
      <w:r w:rsidR="00C41B15">
        <w:t>-</w:t>
      </w:r>
      <w:r w:rsidR="009D4DB2">
        <w:t>year</w:t>
      </w:r>
      <w:r w:rsidR="00C41B15">
        <w:t>-</w:t>
      </w:r>
      <w:r w:rsidR="009D4DB2">
        <w:t>old established apartment</w:t>
      </w:r>
      <w:r w:rsidRPr="00343F3F">
        <w:t xml:space="preserve"> that has really caught their eye</w:t>
      </w:r>
      <w:r w:rsidR="007003EE">
        <w:t>;</w:t>
      </w:r>
      <w:r w:rsidRPr="00C64983">
        <w:t xml:space="preserve"> although the</w:t>
      </w:r>
      <w:r>
        <w:t>y have some concern over the</w:t>
      </w:r>
      <w:r w:rsidRPr="00C64983">
        <w:t xml:space="preserve"> kitchen</w:t>
      </w:r>
      <w:r w:rsidR="007566A5">
        <w:t>,</w:t>
      </w:r>
      <w:r w:rsidR="00597743">
        <w:t xml:space="preserve"> which </w:t>
      </w:r>
      <w:r>
        <w:t>requires</w:t>
      </w:r>
      <w:r w:rsidRPr="00C64983">
        <w:t xml:space="preserve"> a little work.</w:t>
      </w:r>
    </w:p>
    <w:p w:rsidR="005C6270" w:rsidRDefault="005C6270" w:rsidP="005C6270">
      <w:r w:rsidRPr="00C64983">
        <w:t>They have not paid a deposit at this stage</w:t>
      </w:r>
      <w:r>
        <w:t xml:space="preserve">, </w:t>
      </w:r>
      <w:r w:rsidR="009D4DB2">
        <w:t>but</w:t>
      </w:r>
      <w:r>
        <w:t xml:space="preserve"> the </w:t>
      </w:r>
      <w:r w:rsidR="007003EE">
        <w:t>r</w:t>
      </w:r>
      <w:r>
        <w:t xml:space="preserve">eal </w:t>
      </w:r>
      <w:r w:rsidR="007003EE">
        <w:t>e</w:t>
      </w:r>
      <w:r>
        <w:t xml:space="preserve">state </w:t>
      </w:r>
      <w:r w:rsidR="007003EE">
        <w:t>a</w:t>
      </w:r>
      <w:r>
        <w:t>gent has provided some guidance on additional fees and charges</w:t>
      </w:r>
      <w:r w:rsidRPr="00C64983">
        <w:t>.</w:t>
      </w:r>
    </w:p>
    <w:p w:rsidR="007E6430" w:rsidRPr="00C64983" w:rsidRDefault="007E6430" w:rsidP="007E6430">
      <w:r w:rsidRPr="00C64983">
        <w:t>Following is a summary of the details of the property they wish to purchase, the couple’s financial and employment details, and the loan features they require.</w:t>
      </w:r>
    </w:p>
    <w:p w:rsidR="007E6430" w:rsidRPr="00C64983" w:rsidRDefault="007E6430" w:rsidP="007E6430">
      <w:pPr>
        <w:pStyle w:val="ssh"/>
      </w:pPr>
      <w:r w:rsidRPr="00C64983">
        <w:t>The property</w:t>
      </w:r>
    </w:p>
    <w:tbl>
      <w:tblPr>
        <w:tblW w:w="4668"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85" w:type="dxa"/>
          <w:left w:w="85" w:type="dxa"/>
          <w:bottom w:w="57" w:type="dxa"/>
          <w:right w:w="85" w:type="dxa"/>
        </w:tblCellMar>
        <w:tblLook w:val="0000" w:firstRow="0" w:lastRow="0" w:firstColumn="0" w:lastColumn="0" w:noHBand="0" w:noVBand="0"/>
      </w:tblPr>
      <w:tblGrid>
        <w:gridCol w:w="4905"/>
        <w:gridCol w:w="4253"/>
      </w:tblGrid>
      <w:tr w:rsidR="007E6430" w:rsidRPr="00C64983" w:rsidTr="00E076F5">
        <w:trPr>
          <w:cantSplit/>
        </w:trPr>
        <w:tc>
          <w:tcPr>
            <w:tcW w:w="2678" w:type="pct"/>
            <w:tcMar>
              <w:top w:w="85" w:type="dxa"/>
              <w:left w:w="85" w:type="dxa"/>
              <w:bottom w:w="57" w:type="dxa"/>
              <w:right w:w="85" w:type="dxa"/>
            </w:tcMar>
          </w:tcPr>
          <w:p w:rsidR="007E6430" w:rsidRPr="00C64983" w:rsidRDefault="007E6430" w:rsidP="00FF654E">
            <w:pPr>
              <w:pStyle w:val="tt"/>
            </w:pPr>
            <w:r w:rsidRPr="00C64983">
              <w:t>Address</w:t>
            </w:r>
          </w:p>
        </w:tc>
        <w:tc>
          <w:tcPr>
            <w:tcW w:w="2322" w:type="pct"/>
            <w:tcMar>
              <w:top w:w="85" w:type="dxa"/>
              <w:left w:w="85" w:type="dxa"/>
              <w:bottom w:w="57" w:type="dxa"/>
              <w:right w:w="85" w:type="dxa"/>
            </w:tcMar>
          </w:tcPr>
          <w:p w:rsidR="007E6430" w:rsidRPr="00C64983" w:rsidRDefault="007E6430" w:rsidP="00FF654E">
            <w:pPr>
              <w:pStyle w:val="tt"/>
            </w:pPr>
            <w:r w:rsidRPr="00C64983">
              <w:t xml:space="preserve">Unit 1, 92 Seaside Lane </w:t>
            </w:r>
            <w:r>
              <w:t>Edgartown (Your state)</w:t>
            </w:r>
          </w:p>
        </w:tc>
      </w:tr>
      <w:tr w:rsidR="007E6430" w:rsidRPr="00C64983" w:rsidTr="00E076F5">
        <w:trPr>
          <w:cantSplit/>
        </w:trPr>
        <w:tc>
          <w:tcPr>
            <w:tcW w:w="2678" w:type="pct"/>
            <w:tcMar>
              <w:top w:w="85" w:type="dxa"/>
              <w:left w:w="85" w:type="dxa"/>
              <w:bottom w:w="57" w:type="dxa"/>
              <w:right w:w="85" w:type="dxa"/>
            </w:tcMar>
          </w:tcPr>
          <w:p w:rsidR="007E6430" w:rsidRPr="00C64983" w:rsidRDefault="007E6430" w:rsidP="00FF654E">
            <w:pPr>
              <w:pStyle w:val="tt"/>
            </w:pPr>
            <w:r w:rsidRPr="00C64983">
              <w:t>Purchase price</w:t>
            </w:r>
          </w:p>
        </w:tc>
        <w:tc>
          <w:tcPr>
            <w:tcW w:w="2322" w:type="pct"/>
            <w:tcMar>
              <w:top w:w="85" w:type="dxa"/>
              <w:left w:w="85" w:type="dxa"/>
              <w:bottom w:w="57" w:type="dxa"/>
              <w:right w:w="85" w:type="dxa"/>
            </w:tcMar>
          </w:tcPr>
          <w:p w:rsidR="007E6430" w:rsidRPr="00C64983" w:rsidRDefault="007E6430" w:rsidP="00FF654E">
            <w:pPr>
              <w:pStyle w:val="tt"/>
            </w:pPr>
            <w:r w:rsidRPr="00C64983">
              <w:t>$4</w:t>
            </w:r>
            <w:r>
              <w:t>9</w:t>
            </w:r>
            <w:r w:rsidRPr="00C64983">
              <w:t>0,000</w:t>
            </w:r>
          </w:p>
        </w:tc>
      </w:tr>
      <w:tr w:rsidR="007E6430" w:rsidRPr="00C64983" w:rsidTr="00E076F5">
        <w:trPr>
          <w:cantSplit/>
        </w:trPr>
        <w:tc>
          <w:tcPr>
            <w:tcW w:w="2678" w:type="pct"/>
            <w:tcMar>
              <w:top w:w="85" w:type="dxa"/>
              <w:left w:w="85" w:type="dxa"/>
              <w:bottom w:w="57" w:type="dxa"/>
              <w:right w:w="85" w:type="dxa"/>
            </w:tcMar>
          </w:tcPr>
          <w:p w:rsidR="007E6430" w:rsidRPr="00C64983" w:rsidRDefault="007E6430" w:rsidP="00FF654E">
            <w:pPr>
              <w:pStyle w:val="tt"/>
            </w:pPr>
            <w:r w:rsidRPr="00C64983">
              <w:t>Description</w:t>
            </w:r>
          </w:p>
        </w:tc>
        <w:tc>
          <w:tcPr>
            <w:tcW w:w="2322" w:type="pct"/>
            <w:tcMar>
              <w:top w:w="85" w:type="dxa"/>
              <w:left w:w="85" w:type="dxa"/>
              <w:bottom w:w="57" w:type="dxa"/>
              <w:right w:w="85" w:type="dxa"/>
            </w:tcMar>
          </w:tcPr>
          <w:p w:rsidR="007E6430" w:rsidRPr="00C64983" w:rsidRDefault="007E6430" w:rsidP="00FF654E">
            <w:pPr>
              <w:pStyle w:val="tt"/>
            </w:pPr>
            <w:r w:rsidRPr="00C64983">
              <w:t>2 bedroom</w:t>
            </w:r>
            <w:r w:rsidR="004F46CF">
              <w:t>, 2 bathroom</w:t>
            </w:r>
            <w:r w:rsidR="007003EE">
              <w:t>,</w:t>
            </w:r>
            <w:r w:rsidRPr="00C64983">
              <w:t xml:space="preserve"> Strata Title </w:t>
            </w:r>
            <w:r w:rsidR="004F46CF">
              <w:t>apartment</w:t>
            </w:r>
          </w:p>
        </w:tc>
      </w:tr>
      <w:tr w:rsidR="007E6430" w:rsidRPr="00C64983" w:rsidTr="00E076F5">
        <w:trPr>
          <w:cantSplit/>
        </w:trPr>
        <w:tc>
          <w:tcPr>
            <w:tcW w:w="2678" w:type="pct"/>
            <w:tcMar>
              <w:top w:w="85" w:type="dxa"/>
              <w:left w:w="85" w:type="dxa"/>
              <w:bottom w:w="57" w:type="dxa"/>
              <w:right w:w="85" w:type="dxa"/>
            </w:tcMar>
          </w:tcPr>
          <w:p w:rsidR="007E6430" w:rsidRPr="00C64983" w:rsidRDefault="007E6430" w:rsidP="00FF654E">
            <w:pPr>
              <w:pStyle w:val="tt"/>
            </w:pPr>
            <w:r w:rsidRPr="00C64983">
              <w:t>Agent details</w:t>
            </w:r>
          </w:p>
        </w:tc>
        <w:tc>
          <w:tcPr>
            <w:tcW w:w="2322" w:type="pct"/>
            <w:tcMar>
              <w:top w:w="85" w:type="dxa"/>
              <w:left w:w="85" w:type="dxa"/>
              <w:bottom w:w="57" w:type="dxa"/>
              <w:right w:w="85" w:type="dxa"/>
            </w:tcMar>
          </w:tcPr>
          <w:p w:rsidR="007E6430" w:rsidRPr="00C64983" w:rsidRDefault="007E6430" w:rsidP="00FF654E">
            <w:pPr>
              <w:pStyle w:val="tt"/>
            </w:pPr>
            <w:r w:rsidRPr="00C64983">
              <w:t>Ste</w:t>
            </w:r>
            <w:r>
              <w:t>phanie Jones</w:t>
            </w:r>
          </w:p>
        </w:tc>
      </w:tr>
      <w:tr w:rsidR="007E6430" w:rsidRPr="00C64983" w:rsidTr="00E076F5">
        <w:trPr>
          <w:cantSplit/>
        </w:trPr>
        <w:tc>
          <w:tcPr>
            <w:tcW w:w="2678" w:type="pct"/>
            <w:tcMar>
              <w:top w:w="85" w:type="dxa"/>
              <w:left w:w="85" w:type="dxa"/>
              <w:bottom w:w="57" w:type="dxa"/>
              <w:right w:w="85" w:type="dxa"/>
            </w:tcMar>
          </w:tcPr>
          <w:p w:rsidR="007E6430" w:rsidRPr="00C64983" w:rsidRDefault="007003EE" w:rsidP="00FF654E">
            <w:pPr>
              <w:pStyle w:val="tt"/>
            </w:pPr>
            <w:r>
              <w:t>Landline</w:t>
            </w:r>
          </w:p>
        </w:tc>
        <w:tc>
          <w:tcPr>
            <w:tcW w:w="2322" w:type="pct"/>
            <w:tcMar>
              <w:top w:w="85" w:type="dxa"/>
              <w:left w:w="85" w:type="dxa"/>
              <w:bottom w:w="57" w:type="dxa"/>
              <w:right w:w="85" w:type="dxa"/>
            </w:tcMar>
          </w:tcPr>
          <w:p w:rsidR="007E6430" w:rsidRPr="00C64983" w:rsidRDefault="007E6430" w:rsidP="00FF654E">
            <w:pPr>
              <w:pStyle w:val="tt"/>
            </w:pPr>
            <w:r w:rsidRPr="00C64983">
              <w:t>8</w:t>
            </w:r>
            <w:r>
              <w:t>123</w:t>
            </w:r>
            <w:r w:rsidRPr="00C64983">
              <w:t xml:space="preserve"> 1113</w:t>
            </w:r>
          </w:p>
        </w:tc>
      </w:tr>
      <w:tr w:rsidR="007E6430" w:rsidRPr="00C64983" w:rsidTr="00E076F5">
        <w:trPr>
          <w:cantSplit/>
        </w:trPr>
        <w:tc>
          <w:tcPr>
            <w:tcW w:w="2678" w:type="pct"/>
            <w:tcMar>
              <w:top w:w="85" w:type="dxa"/>
              <w:left w:w="85" w:type="dxa"/>
              <w:bottom w:w="57" w:type="dxa"/>
              <w:right w:w="85" w:type="dxa"/>
            </w:tcMar>
          </w:tcPr>
          <w:p w:rsidR="007E6430" w:rsidRPr="00C64983" w:rsidRDefault="007E6430" w:rsidP="00FF654E">
            <w:pPr>
              <w:pStyle w:val="tt"/>
            </w:pPr>
            <w:r w:rsidRPr="00C64983">
              <w:t>Mobile</w:t>
            </w:r>
          </w:p>
        </w:tc>
        <w:tc>
          <w:tcPr>
            <w:tcW w:w="2322" w:type="pct"/>
            <w:tcMar>
              <w:top w:w="85" w:type="dxa"/>
              <w:left w:w="85" w:type="dxa"/>
              <w:bottom w:w="57" w:type="dxa"/>
              <w:right w:w="85" w:type="dxa"/>
            </w:tcMar>
          </w:tcPr>
          <w:p w:rsidR="007E6430" w:rsidRPr="00C64983" w:rsidRDefault="007E6430" w:rsidP="00FF654E">
            <w:pPr>
              <w:pStyle w:val="tt"/>
            </w:pPr>
            <w:r w:rsidRPr="00C64983">
              <w:t>0412 880 088</w:t>
            </w:r>
          </w:p>
        </w:tc>
      </w:tr>
    </w:tbl>
    <w:p w:rsidR="007E6430" w:rsidRPr="00C64983" w:rsidRDefault="007E6430" w:rsidP="00FF654E">
      <w:pPr>
        <w:pStyle w:val="ssh"/>
      </w:pPr>
      <w:r w:rsidRPr="00C64983">
        <w:t>The couple</w:t>
      </w:r>
    </w:p>
    <w:tbl>
      <w:tblPr>
        <w:tblW w:w="4668"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85" w:type="dxa"/>
          <w:left w:w="85" w:type="dxa"/>
          <w:bottom w:w="57" w:type="dxa"/>
          <w:right w:w="85" w:type="dxa"/>
        </w:tblCellMar>
        <w:tblLook w:val="0000" w:firstRow="0" w:lastRow="0" w:firstColumn="0" w:lastColumn="0" w:noHBand="0" w:noVBand="0"/>
      </w:tblPr>
      <w:tblGrid>
        <w:gridCol w:w="4907"/>
        <w:gridCol w:w="4251"/>
      </w:tblGrid>
      <w:tr w:rsidR="007E6430" w:rsidRPr="00C64983" w:rsidTr="00E076F5">
        <w:trPr>
          <w:cantSplit/>
        </w:trPr>
        <w:tc>
          <w:tcPr>
            <w:tcW w:w="2679" w:type="pct"/>
            <w:tcMar>
              <w:top w:w="85" w:type="dxa"/>
              <w:left w:w="85" w:type="dxa"/>
              <w:bottom w:w="57" w:type="dxa"/>
              <w:right w:w="85" w:type="dxa"/>
            </w:tcMar>
          </w:tcPr>
          <w:p w:rsidR="007E6430" w:rsidRPr="00C64983" w:rsidRDefault="007E6430" w:rsidP="00FF654E">
            <w:pPr>
              <w:pStyle w:val="tt"/>
            </w:pPr>
            <w:r w:rsidRPr="00C64983">
              <w:t>Current address</w:t>
            </w:r>
          </w:p>
        </w:tc>
        <w:tc>
          <w:tcPr>
            <w:tcW w:w="2321" w:type="pct"/>
            <w:tcMar>
              <w:top w:w="85" w:type="dxa"/>
              <w:left w:w="85" w:type="dxa"/>
              <w:bottom w:w="57" w:type="dxa"/>
              <w:right w:w="85" w:type="dxa"/>
            </w:tcMar>
          </w:tcPr>
          <w:p w:rsidR="007E6430" w:rsidRPr="00C64983" w:rsidRDefault="007E6430" w:rsidP="00FF654E">
            <w:pPr>
              <w:pStyle w:val="tt"/>
            </w:pPr>
            <w:r w:rsidRPr="00C64983">
              <w:t xml:space="preserve">Unit 12, 22 Wentworth Lane, </w:t>
            </w:r>
            <w:proofErr w:type="spellStart"/>
            <w:r w:rsidRPr="00C64983">
              <w:t>Highville</w:t>
            </w:r>
            <w:proofErr w:type="spellEnd"/>
            <w:r w:rsidRPr="00C64983">
              <w:t xml:space="preserve">, </w:t>
            </w:r>
            <w:r>
              <w:t>(Your state)</w:t>
            </w:r>
          </w:p>
        </w:tc>
      </w:tr>
      <w:tr w:rsidR="007E6430" w:rsidRPr="00C64983" w:rsidTr="00E076F5">
        <w:trPr>
          <w:cantSplit/>
        </w:trPr>
        <w:tc>
          <w:tcPr>
            <w:tcW w:w="5000" w:type="pct"/>
            <w:gridSpan w:val="2"/>
            <w:tcMar>
              <w:top w:w="85" w:type="dxa"/>
              <w:left w:w="85" w:type="dxa"/>
              <w:bottom w:w="57" w:type="dxa"/>
              <w:right w:w="85" w:type="dxa"/>
            </w:tcMar>
          </w:tcPr>
          <w:p w:rsidR="007E6430" w:rsidRPr="00C64983" w:rsidRDefault="007E6430" w:rsidP="00FF654E">
            <w:pPr>
              <w:pStyle w:val="tt"/>
            </w:pPr>
            <w:r>
              <w:t>Philip and Jennifer</w:t>
            </w:r>
            <w:r w:rsidRPr="00C64983">
              <w:t xml:space="preserve"> have lived there since March 20</w:t>
            </w:r>
            <w:r w:rsidR="004F46CF">
              <w:t>1</w:t>
            </w:r>
            <w:r>
              <w:t>2</w:t>
            </w:r>
          </w:p>
        </w:tc>
      </w:tr>
      <w:tr w:rsidR="007E6430" w:rsidRPr="00C64983" w:rsidTr="00E076F5">
        <w:trPr>
          <w:cantSplit/>
        </w:trPr>
        <w:tc>
          <w:tcPr>
            <w:tcW w:w="2679" w:type="pct"/>
            <w:tcMar>
              <w:top w:w="85" w:type="dxa"/>
              <w:left w:w="85" w:type="dxa"/>
              <w:bottom w:w="57" w:type="dxa"/>
              <w:right w:w="85" w:type="dxa"/>
            </w:tcMar>
          </w:tcPr>
          <w:p w:rsidR="007E6430" w:rsidRPr="00C64983" w:rsidRDefault="007E6430" w:rsidP="00FF654E">
            <w:pPr>
              <w:pStyle w:val="tt"/>
            </w:pPr>
            <w:r w:rsidRPr="00C64983">
              <w:t>Home phone</w:t>
            </w:r>
          </w:p>
        </w:tc>
        <w:tc>
          <w:tcPr>
            <w:tcW w:w="2321" w:type="pct"/>
            <w:tcMar>
              <w:top w:w="85" w:type="dxa"/>
              <w:left w:w="85" w:type="dxa"/>
              <w:bottom w:w="57" w:type="dxa"/>
              <w:right w:w="85" w:type="dxa"/>
            </w:tcMar>
          </w:tcPr>
          <w:p w:rsidR="007E6430" w:rsidRPr="00C64983" w:rsidRDefault="007E6430" w:rsidP="00FF654E">
            <w:pPr>
              <w:pStyle w:val="tt"/>
            </w:pPr>
            <w:r w:rsidRPr="00C64983">
              <w:t>9</w:t>
            </w:r>
            <w:r>
              <w:t>123</w:t>
            </w:r>
            <w:r w:rsidRPr="00C64983">
              <w:t xml:space="preserve"> 2121</w:t>
            </w:r>
          </w:p>
        </w:tc>
      </w:tr>
    </w:tbl>
    <w:p w:rsidR="007E6430" w:rsidRPr="00C64983" w:rsidRDefault="007E6430" w:rsidP="00FF654E">
      <w:pPr>
        <w:pStyle w:val="ssh"/>
      </w:pPr>
      <w:r w:rsidRPr="00C64983">
        <w:lastRenderedPageBreak/>
        <w:t>Funds position</w:t>
      </w:r>
    </w:p>
    <w:tbl>
      <w:tblPr>
        <w:tblW w:w="4162"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85" w:type="dxa"/>
          <w:left w:w="85" w:type="dxa"/>
          <w:bottom w:w="57" w:type="dxa"/>
          <w:right w:w="85" w:type="dxa"/>
        </w:tblCellMar>
        <w:tblLook w:val="0000" w:firstRow="0" w:lastRow="0" w:firstColumn="0" w:lastColumn="0" w:noHBand="0" w:noVBand="0"/>
      </w:tblPr>
      <w:tblGrid>
        <w:gridCol w:w="4904"/>
        <w:gridCol w:w="3261"/>
      </w:tblGrid>
      <w:tr w:rsidR="007E6430" w:rsidRPr="00C64983" w:rsidTr="00FF654E">
        <w:trPr>
          <w:cantSplit/>
        </w:trPr>
        <w:tc>
          <w:tcPr>
            <w:tcW w:w="3003" w:type="pct"/>
            <w:tcMar>
              <w:top w:w="85" w:type="dxa"/>
              <w:left w:w="85" w:type="dxa"/>
              <w:bottom w:w="57" w:type="dxa"/>
              <w:right w:w="85" w:type="dxa"/>
            </w:tcMar>
          </w:tcPr>
          <w:p w:rsidR="007E6430" w:rsidRPr="00FF654E" w:rsidRDefault="007E6430" w:rsidP="00FF654E">
            <w:pPr>
              <w:pStyle w:val="tt"/>
            </w:pPr>
            <w:r w:rsidRPr="00FF654E">
              <w:t>Purchase price</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$4</w:t>
            </w:r>
            <w:r>
              <w:t>9</w:t>
            </w:r>
            <w:r w:rsidRPr="00C64983">
              <w:t>0,000</w:t>
            </w:r>
          </w:p>
        </w:tc>
      </w:tr>
      <w:tr w:rsidR="007E6430" w:rsidRPr="00C64983" w:rsidTr="00FF654E">
        <w:trPr>
          <w:cantSplit/>
        </w:trPr>
        <w:tc>
          <w:tcPr>
            <w:tcW w:w="3003" w:type="pct"/>
            <w:tcMar>
              <w:top w:w="85" w:type="dxa"/>
              <w:left w:w="85" w:type="dxa"/>
              <w:bottom w:w="57" w:type="dxa"/>
              <w:right w:w="85" w:type="dxa"/>
            </w:tcMar>
          </w:tcPr>
          <w:p w:rsidR="007E6430" w:rsidRPr="00FF654E" w:rsidRDefault="007E6430" w:rsidP="00FF654E">
            <w:pPr>
              <w:pStyle w:val="tt"/>
            </w:pPr>
            <w:r w:rsidRPr="00FF654E">
              <w:t>Client</w:t>
            </w:r>
            <w:r w:rsidR="007003EE" w:rsidRPr="00FF654E">
              <w:t>’</w:t>
            </w:r>
            <w:r w:rsidRPr="00FF654E">
              <w:t>s estimate of costs</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$2</w:t>
            </w:r>
            <w:r w:rsidR="00D81050">
              <w:t>5</w:t>
            </w:r>
            <w:r w:rsidRPr="00C64983">
              <w:t>,000</w:t>
            </w:r>
          </w:p>
        </w:tc>
      </w:tr>
      <w:tr w:rsidR="007E6430" w:rsidRPr="00C64983" w:rsidTr="00FF654E">
        <w:trPr>
          <w:cantSplit/>
        </w:trPr>
        <w:tc>
          <w:tcPr>
            <w:tcW w:w="3003" w:type="pct"/>
            <w:tcMar>
              <w:top w:w="85" w:type="dxa"/>
              <w:left w:w="85" w:type="dxa"/>
              <w:bottom w:w="57" w:type="dxa"/>
              <w:right w:w="85" w:type="dxa"/>
            </w:tcMar>
          </w:tcPr>
          <w:p w:rsidR="007E6430" w:rsidRPr="00FF654E" w:rsidRDefault="007E6430" w:rsidP="00FF654E">
            <w:pPr>
              <w:pStyle w:val="tt"/>
            </w:pPr>
            <w:r w:rsidRPr="00FF654E">
              <w:t>Total required</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w:t>
            </w:r>
            <w:r>
              <w:t>51</w:t>
            </w:r>
            <w:r w:rsidR="00D81050">
              <w:t>5</w:t>
            </w:r>
            <w:r w:rsidRPr="00C64983">
              <w:t>,000</w:t>
            </w:r>
          </w:p>
        </w:tc>
      </w:tr>
      <w:tr w:rsidR="007E6430" w:rsidRPr="00C64983" w:rsidTr="00FF654E">
        <w:trPr>
          <w:cantSplit/>
        </w:trPr>
        <w:tc>
          <w:tcPr>
            <w:tcW w:w="3003" w:type="pct"/>
            <w:tcMar>
              <w:top w:w="85" w:type="dxa"/>
              <w:left w:w="85" w:type="dxa"/>
              <w:bottom w:w="57" w:type="dxa"/>
              <w:right w:w="85" w:type="dxa"/>
            </w:tcMar>
          </w:tcPr>
          <w:p w:rsidR="007E6430" w:rsidRPr="00FF654E" w:rsidRDefault="007E6430" w:rsidP="00FF654E">
            <w:pPr>
              <w:pStyle w:val="tt"/>
            </w:pPr>
            <w:r w:rsidRPr="00FF654E">
              <w:t>Loan</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t>$440</w:t>
            </w:r>
            <w:r w:rsidRPr="00C64983">
              <w:t>,000</w:t>
            </w:r>
            <w:r w:rsidR="00D81050">
              <w:t xml:space="preserve"> + LMI</w:t>
            </w:r>
          </w:p>
        </w:tc>
      </w:tr>
      <w:tr w:rsidR="007E6430" w:rsidRPr="00C64983" w:rsidTr="00FF654E">
        <w:trPr>
          <w:cantSplit/>
        </w:trPr>
        <w:tc>
          <w:tcPr>
            <w:tcW w:w="3003" w:type="pct"/>
            <w:tcMar>
              <w:top w:w="85" w:type="dxa"/>
              <w:left w:w="85" w:type="dxa"/>
              <w:bottom w:w="57" w:type="dxa"/>
              <w:right w:w="85" w:type="dxa"/>
            </w:tcMar>
          </w:tcPr>
          <w:p w:rsidR="007E6430" w:rsidRPr="00FF654E" w:rsidRDefault="007003EE" w:rsidP="00FF654E">
            <w:pPr>
              <w:pStyle w:val="tt"/>
            </w:pPr>
            <w:r w:rsidRPr="00FF654E">
              <w:t>Client’s o</w:t>
            </w:r>
            <w:r w:rsidR="007E6430" w:rsidRPr="00FF654E">
              <w:t>wn contribution</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w:t>
            </w:r>
            <w:r>
              <w:t>7</w:t>
            </w:r>
            <w:r w:rsidR="00D81050">
              <w:t>5</w:t>
            </w:r>
            <w:r w:rsidRPr="00C64983">
              <w:t>,000</w:t>
            </w:r>
          </w:p>
        </w:tc>
      </w:tr>
    </w:tbl>
    <w:p w:rsidR="007E6430" w:rsidRPr="00C26D42" w:rsidRDefault="007E6430" w:rsidP="00E45286">
      <w:r w:rsidRPr="00C26D42">
        <w:t xml:space="preserve">Use fees and charges applicable to your state. If </w:t>
      </w:r>
      <w:r w:rsidR="007003EE">
        <w:t>the</w:t>
      </w:r>
      <w:r w:rsidR="007003EE" w:rsidRPr="00C26D42">
        <w:t xml:space="preserve"> </w:t>
      </w:r>
      <w:r w:rsidRPr="00C26D42">
        <w:t xml:space="preserve">servicing calculator you are using requires a </w:t>
      </w:r>
      <w:r w:rsidR="007003EE">
        <w:t>p</w:t>
      </w:r>
      <w:r w:rsidRPr="00C26D42">
        <w:t xml:space="preserve">ostcode, select one </w:t>
      </w:r>
      <w:r w:rsidR="00242FB7">
        <w:t xml:space="preserve">(1) </w:t>
      </w:r>
      <w:r w:rsidRPr="00C26D42">
        <w:t>that would represent a reasonable suburb/location in your city or state.</w:t>
      </w:r>
    </w:p>
    <w:p w:rsidR="007E6430" w:rsidRPr="00C64983" w:rsidRDefault="007E6430" w:rsidP="007E6430">
      <w:pPr>
        <w:pStyle w:val="ssh"/>
      </w:pPr>
      <w:r w:rsidRPr="00C64983">
        <w:t>Assets</w:t>
      </w:r>
    </w:p>
    <w:tbl>
      <w:tblPr>
        <w:tblW w:w="4162"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85" w:type="dxa"/>
          <w:left w:w="85" w:type="dxa"/>
          <w:bottom w:w="57" w:type="dxa"/>
          <w:right w:w="85" w:type="dxa"/>
        </w:tblCellMar>
        <w:tblLook w:val="0000" w:firstRow="0" w:lastRow="0" w:firstColumn="0" w:lastColumn="0" w:noHBand="0" w:noVBand="0"/>
      </w:tblPr>
      <w:tblGrid>
        <w:gridCol w:w="4904"/>
        <w:gridCol w:w="3261"/>
      </w:tblGrid>
      <w:tr w:rsidR="007E6430" w:rsidRPr="00C64983" w:rsidTr="00FF654E">
        <w:trPr>
          <w:cantSplit/>
        </w:trPr>
        <w:tc>
          <w:tcPr>
            <w:tcW w:w="3003" w:type="pct"/>
            <w:tcMar>
              <w:top w:w="85" w:type="dxa"/>
              <w:left w:w="85" w:type="dxa"/>
              <w:bottom w:w="57" w:type="dxa"/>
              <w:right w:w="85" w:type="dxa"/>
            </w:tcMar>
          </w:tcPr>
          <w:p w:rsidR="007E6430" w:rsidRPr="00C64983" w:rsidRDefault="007E6430" w:rsidP="00FF654E">
            <w:pPr>
              <w:pStyle w:val="tt"/>
            </w:pPr>
            <w:r w:rsidRPr="00C64983">
              <w:t>Capital Bank savings account (joint)</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$7</w:t>
            </w:r>
            <w:r w:rsidR="00D81050">
              <w:t>8</w:t>
            </w:r>
            <w:r w:rsidRPr="00C64983">
              <w:t>,000</w:t>
            </w:r>
          </w:p>
        </w:tc>
      </w:tr>
      <w:tr w:rsidR="007E6430" w:rsidRPr="00C64983" w:rsidTr="00FF654E">
        <w:trPr>
          <w:cantSplit/>
        </w:trPr>
        <w:tc>
          <w:tcPr>
            <w:tcW w:w="3003" w:type="pct"/>
            <w:tcMar>
              <w:top w:w="85" w:type="dxa"/>
              <w:left w:w="85" w:type="dxa"/>
              <w:bottom w:w="57" w:type="dxa"/>
              <w:right w:w="85" w:type="dxa"/>
            </w:tcMar>
          </w:tcPr>
          <w:p w:rsidR="007E6430" w:rsidRPr="00C64983" w:rsidRDefault="007E6430" w:rsidP="00FF654E">
            <w:pPr>
              <w:pStyle w:val="tt"/>
            </w:pPr>
            <w:r w:rsidRPr="00C64983">
              <w:t>Capital Bank cheque account (joint)</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$1</w:t>
            </w:r>
            <w:r w:rsidR="007003EE">
              <w:t>,</w:t>
            </w:r>
            <w:r w:rsidRPr="00C64983">
              <w:t>600</w:t>
            </w:r>
          </w:p>
        </w:tc>
      </w:tr>
      <w:tr w:rsidR="007E6430" w:rsidRPr="00C64983" w:rsidTr="00FF654E">
        <w:trPr>
          <w:cantSplit/>
        </w:trPr>
        <w:tc>
          <w:tcPr>
            <w:tcW w:w="3003" w:type="pct"/>
            <w:tcMar>
              <w:top w:w="85" w:type="dxa"/>
              <w:left w:w="85" w:type="dxa"/>
              <w:bottom w:w="57" w:type="dxa"/>
              <w:right w:w="85" w:type="dxa"/>
            </w:tcMar>
          </w:tcPr>
          <w:p w:rsidR="007E6430" w:rsidRPr="00C64983" w:rsidRDefault="007E6430" w:rsidP="00FF654E">
            <w:pPr>
              <w:pStyle w:val="tt"/>
            </w:pPr>
            <w:r w:rsidRPr="00C64983">
              <w:t>Holden Commodore SS 200</w:t>
            </w:r>
            <w:r>
              <w:t>7</w:t>
            </w:r>
            <w:r w:rsidRPr="00C64983">
              <w:t xml:space="preserve"> (</w:t>
            </w:r>
            <w:r>
              <w:t>Philip</w:t>
            </w:r>
            <w:r w:rsidRPr="00C64983">
              <w:t>)</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$25,000</w:t>
            </w:r>
          </w:p>
        </w:tc>
      </w:tr>
      <w:tr w:rsidR="007E6430" w:rsidRPr="00C64983" w:rsidTr="00FF654E">
        <w:trPr>
          <w:cantSplit/>
        </w:trPr>
        <w:tc>
          <w:tcPr>
            <w:tcW w:w="3003" w:type="pct"/>
            <w:tcMar>
              <w:top w:w="85" w:type="dxa"/>
              <w:left w:w="85" w:type="dxa"/>
              <w:bottom w:w="57" w:type="dxa"/>
              <w:right w:w="85" w:type="dxa"/>
            </w:tcMar>
          </w:tcPr>
          <w:p w:rsidR="007E6430" w:rsidRPr="00C64983" w:rsidRDefault="00375D84" w:rsidP="00FF654E">
            <w:pPr>
              <w:pStyle w:val="tt"/>
            </w:pPr>
            <w:r>
              <w:t xml:space="preserve">Kia </w:t>
            </w:r>
            <w:proofErr w:type="spellStart"/>
            <w:r>
              <w:t>Cerato</w:t>
            </w:r>
            <w:proofErr w:type="spellEnd"/>
            <w:r>
              <w:t xml:space="preserve"> Sport</w:t>
            </w:r>
            <w:r w:rsidRPr="00C64983">
              <w:t xml:space="preserve"> 20</w:t>
            </w:r>
            <w:r>
              <w:t>15</w:t>
            </w:r>
            <w:r w:rsidRPr="00C64983">
              <w:t xml:space="preserve"> (</w:t>
            </w:r>
            <w:r>
              <w:t>Jennifer</w:t>
            </w:r>
            <w:r w:rsidRPr="00C64983">
              <w:t>)</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$9</w:t>
            </w:r>
            <w:r w:rsidR="007003EE">
              <w:t>,</w:t>
            </w:r>
            <w:r w:rsidRPr="00C64983">
              <w:t>000</w:t>
            </w:r>
          </w:p>
        </w:tc>
      </w:tr>
      <w:tr w:rsidR="007E6430" w:rsidRPr="00C64983" w:rsidTr="00FF654E">
        <w:trPr>
          <w:cantSplit/>
        </w:trPr>
        <w:tc>
          <w:tcPr>
            <w:tcW w:w="3003" w:type="pct"/>
            <w:tcMar>
              <w:top w:w="85" w:type="dxa"/>
              <w:left w:w="85" w:type="dxa"/>
              <w:bottom w:w="57" w:type="dxa"/>
              <w:right w:w="85" w:type="dxa"/>
            </w:tcMar>
          </w:tcPr>
          <w:p w:rsidR="007E6430" w:rsidRPr="00C64983" w:rsidRDefault="007E6430" w:rsidP="00FF654E">
            <w:pPr>
              <w:pStyle w:val="tt"/>
            </w:pPr>
            <w:r w:rsidRPr="00C64983">
              <w:t>Superannuation — Capital Bank (</w:t>
            </w:r>
            <w:r>
              <w:t>Philip</w:t>
            </w:r>
            <w:r w:rsidRPr="00C64983">
              <w:t>)</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$28,000</w:t>
            </w:r>
          </w:p>
        </w:tc>
      </w:tr>
      <w:tr w:rsidR="007E6430" w:rsidRPr="00C64983" w:rsidTr="00FF654E">
        <w:trPr>
          <w:cantSplit/>
        </w:trPr>
        <w:tc>
          <w:tcPr>
            <w:tcW w:w="3003" w:type="pct"/>
            <w:tcMar>
              <w:top w:w="85" w:type="dxa"/>
              <w:left w:w="85" w:type="dxa"/>
              <w:bottom w:w="57" w:type="dxa"/>
              <w:right w:w="85" w:type="dxa"/>
            </w:tcMar>
          </w:tcPr>
          <w:p w:rsidR="007E6430" w:rsidRPr="00C64983" w:rsidRDefault="007E6430" w:rsidP="00FF654E">
            <w:pPr>
              <w:pStyle w:val="tt"/>
            </w:pPr>
            <w:r w:rsidRPr="00C64983">
              <w:t>Superannuation — Capital Bank (</w:t>
            </w:r>
            <w:r>
              <w:t>Jennifer</w:t>
            </w:r>
            <w:r w:rsidRPr="00C64983">
              <w:t>)</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$62,000</w:t>
            </w:r>
          </w:p>
        </w:tc>
      </w:tr>
      <w:tr w:rsidR="007E6430" w:rsidRPr="00C64983" w:rsidTr="00FF654E">
        <w:trPr>
          <w:cantSplit/>
        </w:trPr>
        <w:tc>
          <w:tcPr>
            <w:tcW w:w="3003" w:type="pct"/>
            <w:tcMar>
              <w:top w:w="85" w:type="dxa"/>
              <w:left w:w="85" w:type="dxa"/>
              <w:bottom w:w="57" w:type="dxa"/>
              <w:right w:w="85" w:type="dxa"/>
            </w:tcMar>
          </w:tcPr>
          <w:p w:rsidR="007E6430" w:rsidRPr="00C64983" w:rsidRDefault="007E6430" w:rsidP="00FF654E">
            <w:pPr>
              <w:pStyle w:val="tt"/>
            </w:pPr>
            <w:r w:rsidRPr="00C64983">
              <w:t>Household effects (insured value)</w:t>
            </w:r>
          </w:p>
        </w:tc>
        <w:tc>
          <w:tcPr>
            <w:tcW w:w="1997" w:type="pct"/>
            <w:tcMar>
              <w:top w:w="85" w:type="dxa"/>
              <w:left w:w="85" w:type="dxa"/>
              <w:bottom w:w="57" w:type="dxa"/>
              <w:right w:w="85" w:type="dxa"/>
            </w:tcMar>
          </w:tcPr>
          <w:p w:rsidR="007E6430" w:rsidRPr="00C64983" w:rsidRDefault="007E6430" w:rsidP="00FF654E">
            <w:pPr>
              <w:pStyle w:val="tt"/>
              <w:tabs>
                <w:tab w:val="decimal" w:pos="1759"/>
              </w:tabs>
            </w:pPr>
            <w:r w:rsidRPr="00C64983">
              <w:t>$40,000</w:t>
            </w:r>
          </w:p>
        </w:tc>
      </w:tr>
    </w:tbl>
    <w:p w:rsidR="007E6430" w:rsidRPr="00C64983" w:rsidRDefault="007E6430" w:rsidP="00FF654E">
      <w:pPr>
        <w:pStyle w:val="ssh"/>
      </w:pPr>
      <w:r w:rsidRPr="00C64983">
        <w:t>Liabilities</w:t>
      </w:r>
    </w:p>
    <w:tbl>
      <w:tblPr>
        <w:tblW w:w="4162"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85" w:type="dxa"/>
          <w:left w:w="85" w:type="dxa"/>
          <w:bottom w:w="57" w:type="dxa"/>
          <w:right w:w="85" w:type="dxa"/>
        </w:tblCellMar>
        <w:tblLook w:val="0000" w:firstRow="0" w:lastRow="0" w:firstColumn="0" w:lastColumn="0" w:noHBand="0" w:noVBand="0"/>
      </w:tblPr>
      <w:tblGrid>
        <w:gridCol w:w="4906"/>
        <w:gridCol w:w="3259"/>
      </w:tblGrid>
      <w:tr w:rsidR="007E6430" w:rsidRPr="00C64983" w:rsidTr="00FF654E">
        <w:trPr>
          <w:cantSplit/>
        </w:trPr>
        <w:tc>
          <w:tcPr>
            <w:tcW w:w="3004" w:type="pct"/>
            <w:tcMar>
              <w:top w:w="85" w:type="dxa"/>
              <w:left w:w="85" w:type="dxa"/>
              <w:bottom w:w="57" w:type="dxa"/>
              <w:right w:w="85" w:type="dxa"/>
            </w:tcMar>
          </w:tcPr>
          <w:p w:rsidR="007E6430" w:rsidRPr="00C64983" w:rsidRDefault="007E6430" w:rsidP="00FF654E">
            <w:pPr>
              <w:pStyle w:val="tt"/>
            </w:pPr>
            <w:r w:rsidRPr="00C64983">
              <w:t>Capital Bank personal loan (</w:t>
            </w:r>
            <w:r>
              <w:t>Philip</w:t>
            </w:r>
            <w:r w:rsidRPr="00C64983">
              <w:t>)</w:t>
            </w:r>
          </w:p>
        </w:tc>
        <w:tc>
          <w:tcPr>
            <w:tcW w:w="1996" w:type="pct"/>
            <w:tcMar>
              <w:top w:w="85" w:type="dxa"/>
              <w:left w:w="85" w:type="dxa"/>
              <w:bottom w:w="57" w:type="dxa"/>
              <w:right w:w="85" w:type="dxa"/>
            </w:tcMar>
          </w:tcPr>
          <w:p w:rsidR="007E6430" w:rsidRPr="00C64983" w:rsidRDefault="007E6430" w:rsidP="00FF654E">
            <w:pPr>
              <w:pStyle w:val="tt"/>
              <w:tabs>
                <w:tab w:val="decimal" w:pos="906"/>
              </w:tabs>
            </w:pPr>
            <w:r w:rsidRPr="00C64983">
              <w:t>$</w:t>
            </w:r>
            <w:r w:rsidR="00F03DDD">
              <w:t>5</w:t>
            </w:r>
            <w:r>
              <w:t>,</w:t>
            </w:r>
            <w:r w:rsidRPr="00C64983">
              <w:t>600 (repayments $180 p.m.)</w:t>
            </w:r>
          </w:p>
        </w:tc>
      </w:tr>
      <w:tr w:rsidR="007E6430" w:rsidRPr="00C64983" w:rsidTr="00FF654E">
        <w:trPr>
          <w:cantSplit/>
        </w:trPr>
        <w:tc>
          <w:tcPr>
            <w:tcW w:w="3004" w:type="pct"/>
            <w:tcMar>
              <w:top w:w="85" w:type="dxa"/>
              <w:left w:w="85" w:type="dxa"/>
              <w:bottom w:w="57" w:type="dxa"/>
              <w:right w:w="85" w:type="dxa"/>
            </w:tcMar>
          </w:tcPr>
          <w:p w:rsidR="007E6430" w:rsidRPr="00C64983" w:rsidRDefault="007E6430" w:rsidP="00FF654E">
            <w:pPr>
              <w:pStyle w:val="tt"/>
            </w:pPr>
            <w:r w:rsidRPr="00C64983">
              <w:t>Capital Bank Visa card (</w:t>
            </w:r>
            <w:r>
              <w:t>Philip</w:t>
            </w:r>
            <w:r w:rsidRPr="00C64983">
              <w:t>)</w:t>
            </w:r>
          </w:p>
        </w:tc>
        <w:tc>
          <w:tcPr>
            <w:tcW w:w="1996" w:type="pct"/>
            <w:tcMar>
              <w:top w:w="85" w:type="dxa"/>
              <w:left w:w="85" w:type="dxa"/>
              <w:bottom w:w="57" w:type="dxa"/>
              <w:right w:w="85" w:type="dxa"/>
            </w:tcMar>
          </w:tcPr>
          <w:p w:rsidR="007E6430" w:rsidRPr="00C64983" w:rsidRDefault="007E6430" w:rsidP="00FF654E">
            <w:pPr>
              <w:pStyle w:val="tt"/>
              <w:tabs>
                <w:tab w:val="decimal" w:pos="906"/>
              </w:tabs>
            </w:pPr>
            <w:r w:rsidRPr="00C64983">
              <w:t>$200 (limit $</w:t>
            </w:r>
            <w:r>
              <w:t>4,</w:t>
            </w:r>
            <w:r w:rsidRPr="00C64983">
              <w:t>000)</w:t>
            </w:r>
          </w:p>
        </w:tc>
      </w:tr>
      <w:tr w:rsidR="007E6430" w:rsidRPr="00C64983" w:rsidTr="00FF654E">
        <w:trPr>
          <w:cantSplit/>
        </w:trPr>
        <w:tc>
          <w:tcPr>
            <w:tcW w:w="3004" w:type="pct"/>
            <w:tcMar>
              <w:top w:w="85" w:type="dxa"/>
              <w:left w:w="85" w:type="dxa"/>
              <w:bottom w:w="57" w:type="dxa"/>
              <w:right w:w="85" w:type="dxa"/>
            </w:tcMar>
          </w:tcPr>
          <w:p w:rsidR="007E6430" w:rsidRPr="00C64983" w:rsidRDefault="007E6430" w:rsidP="00FF654E">
            <w:pPr>
              <w:pStyle w:val="tt"/>
            </w:pPr>
            <w:r w:rsidRPr="00C64983">
              <w:t>Capital Bank Visa card (</w:t>
            </w:r>
            <w:r>
              <w:t>Jennifer</w:t>
            </w:r>
            <w:r w:rsidRPr="00C64983">
              <w:t>)</w:t>
            </w:r>
          </w:p>
        </w:tc>
        <w:tc>
          <w:tcPr>
            <w:tcW w:w="1996" w:type="pct"/>
            <w:tcMar>
              <w:top w:w="85" w:type="dxa"/>
              <w:left w:w="85" w:type="dxa"/>
              <w:bottom w:w="57" w:type="dxa"/>
              <w:right w:w="85" w:type="dxa"/>
            </w:tcMar>
          </w:tcPr>
          <w:p w:rsidR="007E6430" w:rsidRPr="00C64983" w:rsidRDefault="007E6430" w:rsidP="00FF654E">
            <w:pPr>
              <w:pStyle w:val="tt"/>
              <w:tabs>
                <w:tab w:val="decimal" w:pos="906"/>
              </w:tabs>
            </w:pPr>
            <w:r w:rsidRPr="00C64983">
              <w:t>$</w:t>
            </w:r>
            <w:r>
              <w:t>1,</w:t>
            </w:r>
            <w:r w:rsidRPr="00C64983">
              <w:t>600 (limit $</w:t>
            </w:r>
            <w:r>
              <w:t>5,</w:t>
            </w:r>
            <w:r w:rsidRPr="00C64983">
              <w:t>000)</w:t>
            </w:r>
          </w:p>
        </w:tc>
      </w:tr>
    </w:tbl>
    <w:p w:rsidR="007E6430" w:rsidRPr="00C64983" w:rsidRDefault="006D153D" w:rsidP="00FF654E">
      <w:r>
        <w:t>Payments</w:t>
      </w:r>
      <w:r w:rsidR="007E6430">
        <w:t xml:space="preserve"> have always been met on time and </w:t>
      </w:r>
      <w:r>
        <w:t xml:space="preserve">any </w:t>
      </w:r>
      <w:r w:rsidR="007E6430">
        <w:t>prior loans repaid in terms of contracts. T</w:t>
      </w:r>
      <w:r w:rsidR="007E6430" w:rsidRPr="00C64983">
        <w:t xml:space="preserve">he minimum monthly commitment </w:t>
      </w:r>
      <w:r w:rsidR="007E6430">
        <w:t xml:space="preserve">on each of the credit cards </w:t>
      </w:r>
      <w:r w:rsidR="007E6430" w:rsidRPr="00C64983">
        <w:t>should be calculated at 3% of the credit limit.</w:t>
      </w:r>
    </w:p>
    <w:p w:rsidR="004F46CF" w:rsidRPr="003D6A14" w:rsidRDefault="004F46CF" w:rsidP="004F46CF">
      <w:pPr>
        <w:pStyle w:val="sssh"/>
        <w:rPr>
          <w:i w:val="0"/>
          <w:sz w:val="28"/>
        </w:rPr>
      </w:pPr>
      <w:r w:rsidRPr="003D6A14">
        <w:rPr>
          <w:i w:val="0"/>
          <w:sz w:val="28"/>
        </w:rPr>
        <w:t xml:space="preserve">Living </w:t>
      </w:r>
      <w:r w:rsidR="00FF654E">
        <w:rPr>
          <w:i w:val="0"/>
          <w:sz w:val="28"/>
        </w:rPr>
        <w:t>e</w:t>
      </w:r>
      <w:r w:rsidRPr="003D6A14">
        <w:rPr>
          <w:i w:val="0"/>
          <w:sz w:val="28"/>
        </w:rPr>
        <w:t>xpenses</w:t>
      </w:r>
    </w:p>
    <w:p w:rsidR="004F46CF" w:rsidRDefault="004F46CF" w:rsidP="004F46CF">
      <w:r>
        <w:t xml:space="preserve">Annual expenditure for living expenses </w:t>
      </w:r>
      <w:r>
        <w:rPr>
          <w:szCs w:val="22"/>
        </w:rPr>
        <w:t xml:space="preserve">— </w:t>
      </w:r>
      <w:r>
        <w:t>$33,000.</w:t>
      </w:r>
    </w:p>
    <w:p w:rsidR="007E6430" w:rsidRPr="00DF0678" w:rsidRDefault="007E6430" w:rsidP="00FF654E">
      <w:pPr>
        <w:pStyle w:val="0ssh"/>
      </w:pPr>
      <w:r w:rsidRPr="00DF0678">
        <w:lastRenderedPageBreak/>
        <w:t>Employment and income</w:t>
      </w:r>
    </w:p>
    <w:p w:rsidR="007E6430" w:rsidRPr="00C64983" w:rsidRDefault="007E6430" w:rsidP="007E6430">
      <w:pPr>
        <w:pStyle w:val="sssh"/>
      </w:pPr>
      <w:r>
        <w:t>Philip</w:t>
      </w:r>
      <w:r w:rsidRPr="00C64983">
        <w:t xml:space="preserve"> (date of birth 21/2/8</w:t>
      </w:r>
      <w:r>
        <w:t>7</w:t>
      </w:r>
      <w:r w:rsidRPr="00C64983">
        <w:t>)</w:t>
      </w:r>
    </w:p>
    <w:tbl>
      <w:tblPr>
        <w:tblW w:w="4596"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85" w:type="dxa"/>
          <w:left w:w="85" w:type="dxa"/>
          <w:bottom w:w="57" w:type="dxa"/>
          <w:right w:w="85" w:type="dxa"/>
        </w:tblCellMar>
        <w:tblLook w:val="0000" w:firstRow="0" w:lastRow="0" w:firstColumn="0" w:lastColumn="0" w:noHBand="0" w:noVBand="0"/>
      </w:tblPr>
      <w:tblGrid>
        <w:gridCol w:w="4620"/>
        <w:gridCol w:w="4396"/>
      </w:tblGrid>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Position</w:t>
            </w:r>
          </w:p>
        </w:tc>
        <w:tc>
          <w:tcPr>
            <w:tcW w:w="2438" w:type="pct"/>
            <w:tcMar>
              <w:top w:w="85" w:type="dxa"/>
              <w:left w:w="85" w:type="dxa"/>
              <w:bottom w:w="57" w:type="dxa"/>
              <w:right w:w="85" w:type="dxa"/>
            </w:tcMar>
          </w:tcPr>
          <w:p w:rsidR="007E6430" w:rsidRPr="00C64983" w:rsidRDefault="007E6430" w:rsidP="00FF654E">
            <w:pPr>
              <w:pStyle w:val="tt"/>
            </w:pPr>
            <w:r w:rsidRPr="00C64983">
              <w:t>Team Leader (full time)</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Employer</w:t>
            </w:r>
          </w:p>
        </w:tc>
        <w:tc>
          <w:tcPr>
            <w:tcW w:w="2438" w:type="pct"/>
            <w:tcMar>
              <w:top w:w="85" w:type="dxa"/>
              <w:left w:w="85" w:type="dxa"/>
              <w:bottom w:w="57" w:type="dxa"/>
              <w:right w:w="85" w:type="dxa"/>
            </w:tcMar>
          </w:tcPr>
          <w:p w:rsidR="007E6430" w:rsidRPr="00C64983" w:rsidRDefault="007E6430" w:rsidP="00FF654E">
            <w:pPr>
              <w:pStyle w:val="tt"/>
            </w:pPr>
            <w:r w:rsidRPr="00C64983">
              <w:t xml:space="preserve">ACE </w:t>
            </w:r>
            <w:r w:rsidR="00962E26">
              <w:t>Pty Ltd</w:t>
            </w:r>
            <w:r w:rsidR="007003EE">
              <w:t>,</w:t>
            </w:r>
            <w:r w:rsidRPr="00C64983">
              <w:t xml:space="preserve"> 101 City Rd, Westside </w:t>
            </w:r>
            <w:r>
              <w:t>(Your state)</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Phone</w:t>
            </w:r>
          </w:p>
        </w:tc>
        <w:tc>
          <w:tcPr>
            <w:tcW w:w="2438" w:type="pct"/>
            <w:tcMar>
              <w:top w:w="85" w:type="dxa"/>
              <w:left w:w="85" w:type="dxa"/>
              <w:bottom w:w="57" w:type="dxa"/>
              <w:right w:w="85" w:type="dxa"/>
            </w:tcMar>
          </w:tcPr>
          <w:p w:rsidR="007E6430" w:rsidRPr="00C64983" w:rsidRDefault="007E6430" w:rsidP="00FF654E">
            <w:pPr>
              <w:pStyle w:val="tt"/>
            </w:pPr>
            <w:r w:rsidRPr="00C64983">
              <w:t>9800 1111</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Income (gross)</w:t>
            </w:r>
          </w:p>
        </w:tc>
        <w:tc>
          <w:tcPr>
            <w:tcW w:w="2438" w:type="pct"/>
            <w:tcMar>
              <w:top w:w="85" w:type="dxa"/>
              <w:left w:w="85" w:type="dxa"/>
              <w:bottom w:w="57" w:type="dxa"/>
              <w:right w:w="85" w:type="dxa"/>
            </w:tcMar>
          </w:tcPr>
          <w:p w:rsidR="007E6430" w:rsidRPr="00C64983" w:rsidRDefault="007E6430" w:rsidP="00FF654E">
            <w:pPr>
              <w:pStyle w:val="tt"/>
            </w:pPr>
            <w:r w:rsidRPr="00C64983">
              <w:t>$</w:t>
            </w:r>
            <w:r>
              <w:t>58</w:t>
            </w:r>
            <w:r w:rsidR="00FF654E">
              <w:t xml:space="preserve">,000 p.a. </w:t>
            </w:r>
            <w:r w:rsidRPr="00C64983">
              <w:t xml:space="preserve">monthly </w:t>
            </w:r>
            <w:r w:rsidR="005E2EFC">
              <w:t xml:space="preserve">gross </w:t>
            </w:r>
            <w:r w:rsidRPr="00C64983">
              <w:t>income: $</w:t>
            </w:r>
            <w:r w:rsidR="005E2EFC">
              <w:t>4,833</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Employer contact</w:t>
            </w:r>
          </w:p>
        </w:tc>
        <w:tc>
          <w:tcPr>
            <w:tcW w:w="2438" w:type="pct"/>
            <w:tcMar>
              <w:top w:w="85" w:type="dxa"/>
              <w:left w:w="85" w:type="dxa"/>
              <w:bottom w:w="57" w:type="dxa"/>
              <w:right w:w="85" w:type="dxa"/>
            </w:tcMar>
          </w:tcPr>
          <w:p w:rsidR="007E6430" w:rsidRPr="00C64983" w:rsidRDefault="007E6430" w:rsidP="00FF654E">
            <w:pPr>
              <w:pStyle w:val="tt"/>
            </w:pPr>
            <w:r>
              <w:t>Dwayne</w:t>
            </w:r>
            <w:r w:rsidRPr="00C64983">
              <w:t xml:space="preserve"> Johnson, HR Manager</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Length of service</w:t>
            </w:r>
          </w:p>
        </w:tc>
        <w:tc>
          <w:tcPr>
            <w:tcW w:w="2438" w:type="pct"/>
            <w:tcMar>
              <w:top w:w="85" w:type="dxa"/>
              <w:left w:w="85" w:type="dxa"/>
              <w:bottom w:w="57" w:type="dxa"/>
              <w:right w:w="85" w:type="dxa"/>
            </w:tcMar>
          </w:tcPr>
          <w:p w:rsidR="007E6430" w:rsidRPr="00C64983" w:rsidRDefault="007E6430" w:rsidP="00FF654E">
            <w:pPr>
              <w:pStyle w:val="tt"/>
            </w:pPr>
            <w:r w:rsidRPr="00C64983">
              <w:t>Since October 200</w:t>
            </w:r>
            <w:r>
              <w:t>5</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Driver’s licence</w:t>
            </w:r>
          </w:p>
        </w:tc>
        <w:tc>
          <w:tcPr>
            <w:tcW w:w="2438" w:type="pct"/>
            <w:tcMar>
              <w:top w:w="85" w:type="dxa"/>
              <w:left w:w="85" w:type="dxa"/>
              <w:bottom w:w="57" w:type="dxa"/>
              <w:right w:w="85" w:type="dxa"/>
            </w:tcMar>
          </w:tcPr>
          <w:p w:rsidR="007E6430" w:rsidRPr="00C64983" w:rsidRDefault="007E6430" w:rsidP="00FF654E">
            <w:pPr>
              <w:pStyle w:val="tt"/>
            </w:pPr>
            <w:r w:rsidRPr="00C64983">
              <w:t>8855KL</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Email</w:t>
            </w:r>
          </w:p>
        </w:tc>
        <w:tc>
          <w:tcPr>
            <w:tcW w:w="2438" w:type="pct"/>
            <w:tcMar>
              <w:top w:w="85" w:type="dxa"/>
              <w:left w:w="85" w:type="dxa"/>
              <w:bottom w:w="57" w:type="dxa"/>
              <w:right w:w="85" w:type="dxa"/>
            </w:tcMar>
          </w:tcPr>
          <w:p w:rsidR="007E6430" w:rsidRPr="00C64983" w:rsidRDefault="007E6430" w:rsidP="00FF654E">
            <w:pPr>
              <w:pStyle w:val="tt"/>
            </w:pPr>
            <w:r>
              <w:t>philipb</w:t>
            </w:r>
            <w:r w:rsidRPr="00C64983">
              <w:t>@ace.com.au</w:t>
            </w:r>
          </w:p>
        </w:tc>
      </w:tr>
    </w:tbl>
    <w:p w:rsidR="007E6430" w:rsidRPr="00C64983" w:rsidRDefault="007E6430" w:rsidP="00FF654E">
      <w:pPr>
        <w:pStyle w:val="sssh"/>
      </w:pPr>
      <w:r>
        <w:t>Jennifer</w:t>
      </w:r>
      <w:r w:rsidRPr="00C64983">
        <w:t xml:space="preserve"> (date of birth 8/10/8</w:t>
      </w:r>
      <w:r>
        <w:t>8</w:t>
      </w:r>
      <w:r w:rsidRPr="00C64983">
        <w:t>)</w:t>
      </w:r>
    </w:p>
    <w:tbl>
      <w:tblPr>
        <w:tblW w:w="4596"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85" w:type="dxa"/>
          <w:left w:w="85" w:type="dxa"/>
          <w:bottom w:w="57" w:type="dxa"/>
          <w:right w:w="85" w:type="dxa"/>
        </w:tblCellMar>
        <w:tblLook w:val="0000" w:firstRow="0" w:lastRow="0" w:firstColumn="0" w:lastColumn="0" w:noHBand="0" w:noVBand="0"/>
      </w:tblPr>
      <w:tblGrid>
        <w:gridCol w:w="4620"/>
        <w:gridCol w:w="4396"/>
      </w:tblGrid>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Position</w:t>
            </w:r>
          </w:p>
        </w:tc>
        <w:tc>
          <w:tcPr>
            <w:tcW w:w="2438" w:type="pct"/>
            <w:tcMar>
              <w:top w:w="85" w:type="dxa"/>
              <w:left w:w="85" w:type="dxa"/>
              <w:bottom w:w="57" w:type="dxa"/>
              <w:right w:w="85" w:type="dxa"/>
            </w:tcMar>
          </w:tcPr>
          <w:p w:rsidR="007E6430" w:rsidRPr="00C64983" w:rsidRDefault="007E6430" w:rsidP="00FF654E">
            <w:pPr>
              <w:pStyle w:val="tt"/>
            </w:pPr>
            <w:r w:rsidRPr="00C64983">
              <w:t>Accountant (full time)</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Employer</w:t>
            </w:r>
          </w:p>
        </w:tc>
        <w:tc>
          <w:tcPr>
            <w:tcW w:w="2438" w:type="pct"/>
            <w:tcMar>
              <w:top w:w="85" w:type="dxa"/>
              <w:left w:w="85" w:type="dxa"/>
              <w:bottom w:w="57" w:type="dxa"/>
              <w:right w:w="85" w:type="dxa"/>
            </w:tcMar>
          </w:tcPr>
          <w:p w:rsidR="007E6430" w:rsidRPr="00C64983" w:rsidRDefault="007E6430" w:rsidP="00FF654E">
            <w:pPr>
              <w:pStyle w:val="tt"/>
            </w:pPr>
            <w:r>
              <w:t xml:space="preserve">Tech </w:t>
            </w:r>
            <w:r w:rsidR="00962E26">
              <w:t>C</w:t>
            </w:r>
            <w:r>
              <w:t>ity</w:t>
            </w:r>
            <w:r w:rsidR="007003EE">
              <w:t>,</w:t>
            </w:r>
            <w:r w:rsidRPr="00C64983">
              <w:t xml:space="preserve"> 804 High Street, City East</w:t>
            </w:r>
            <w:r>
              <w:t xml:space="preserve"> (Your state)</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Phone</w:t>
            </w:r>
          </w:p>
        </w:tc>
        <w:tc>
          <w:tcPr>
            <w:tcW w:w="2438" w:type="pct"/>
            <w:tcMar>
              <w:top w:w="85" w:type="dxa"/>
              <w:left w:w="85" w:type="dxa"/>
              <w:bottom w:w="57" w:type="dxa"/>
              <w:right w:w="85" w:type="dxa"/>
            </w:tcMar>
          </w:tcPr>
          <w:p w:rsidR="007E6430" w:rsidRPr="00C64983" w:rsidRDefault="007E6430" w:rsidP="00FF654E">
            <w:pPr>
              <w:pStyle w:val="tt"/>
            </w:pPr>
            <w:r w:rsidRPr="00C64983">
              <w:t>9910 2033</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Income (gross)</w:t>
            </w:r>
          </w:p>
        </w:tc>
        <w:tc>
          <w:tcPr>
            <w:tcW w:w="2438" w:type="pct"/>
            <w:tcMar>
              <w:top w:w="85" w:type="dxa"/>
              <w:left w:w="85" w:type="dxa"/>
              <w:bottom w:w="57" w:type="dxa"/>
              <w:right w:w="85" w:type="dxa"/>
            </w:tcMar>
          </w:tcPr>
          <w:p w:rsidR="007E6430" w:rsidRPr="00C64983" w:rsidRDefault="007E6430" w:rsidP="00FF654E">
            <w:pPr>
              <w:pStyle w:val="tt"/>
            </w:pPr>
            <w:r w:rsidRPr="00C64983">
              <w:t>$</w:t>
            </w:r>
            <w:r>
              <w:t>9</w:t>
            </w:r>
            <w:r w:rsidRPr="00C64983">
              <w:t xml:space="preserve">5,000 p.a. monthly </w:t>
            </w:r>
            <w:r w:rsidR="005E2EFC">
              <w:t xml:space="preserve">gross </w:t>
            </w:r>
            <w:r w:rsidRPr="00C64983">
              <w:t>income: $</w:t>
            </w:r>
            <w:r w:rsidR="005E2EFC">
              <w:t>7,</w:t>
            </w:r>
            <w:r w:rsidR="00106B69">
              <w:t>9</w:t>
            </w:r>
            <w:r w:rsidR="005E2EFC">
              <w:t>17</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Employer contact</w:t>
            </w:r>
          </w:p>
        </w:tc>
        <w:tc>
          <w:tcPr>
            <w:tcW w:w="2438" w:type="pct"/>
            <w:tcMar>
              <w:top w:w="85" w:type="dxa"/>
              <w:left w:w="85" w:type="dxa"/>
              <w:bottom w:w="57" w:type="dxa"/>
              <w:right w:w="85" w:type="dxa"/>
            </w:tcMar>
          </w:tcPr>
          <w:p w:rsidR="007E6430" w:rsidRPr="00C64983" w:rsidRDefault="00FD5FC0" w:rsidP="00FF654E">
            <w:pPr>
              <w:pStyle w:val="tt"/>
            </w:pPr>
            <w:r>
              <w:t>Bruce Wayne</w:t>
            </w:r>
            <w:r w:rsidR="007E6430" w:rsidRPr="00C64983">
              <w:t>, HR Manager</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Length of service</w:t>
            </w:r>
          </w:p>
        </w:tc>
        <w:tc>
          <w:tcPr>
            <w:tcW w:w="2438" w:type="pct"/>
            <w:tcMar>
              <w:top w:w="85" w:type="dxa"/>
              <w:left w:w="85" w:type="dxa"/>
              <w:bottom w:w="57" w:type="dxa"/>
              <w:right w:w="85" w:type="dxa"/>
            </w:tcMar>
          </w:tcPr>
          <w:p w:rsidR="007E6430" w:rsidRPr="00C64983" w:rsidRDefault="007E6430" w:rsidP="00FF654E">
            <w:pPr>
              <w:pStyle w:val="tt"/>
            </w:pPr>
            <w:r w:rsidRPr="00C64983">
              <w:t>Since March 200</w:t>
            </w:r>
            <w:r>
              <w:t>6</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Driver’s licence</w:t>
            </w:r>
          </w:p>
        </w:tc>
        <w:tc>
          <w:tcPr>
            <w:tcW w:w="2438" w:type="pct"/>
            <w:tcMar>
              <w:top w:w="85" w:type="dxa"/>
              <w:left w:w="85" w:type="dxa"/>
              <w:bottom w:w="57" w:type="dxa"/>
              <w:right w:w="85" w:type="dxa"/>
            </w:tcMar>
          </w:tcPr>
          <w:p w:rsidR="007E6430" w:rsidRPr="00C64983" w:rsidRDefault="007E6430" w:rsidP="00FF654E">
            <w:pPr>
              <w:pStyle w:val="tt"/>
            </w:pPr>
            <w:r w:rsidRPr="00C64983">
              <w:t>17016C</w:t>
            </w:r>
          </w:p>
        </w:tc>
      </w:tr>
      <w:tr w:rsidR="007E6430" w:rsidRPr="00C64983" w:rsidTr="00E076F5">
        <w:trPr>
          <w:cantSplit/>
        </w:trPr>
        <w:tc>
          <w:tcPr>
            <w:tcW w:w="2562" w:type="pct"/>
            <w:tcMar>
              <w:top w:w="85" w:type="dxa"/>
              <w:left w:w="85" w:type="dxa"/>
              <w:bottom w:w="57" w:type="dxa"/>
              <w:right w:w="85" w:type="dxa"/>
            </w:tcMar>
          </w:tcPr>
          <w:p w:rsidR="007E6430" w:rsidRPr="00C64983" w:rsidRDefault="007E6430" w:rsidP="00FF654E">
            <w:pPr>
              <w:pStyle w:val="tt"/>
            </w:pPr>
            <w:r w:rsidRPr="00C64983">
              <w:t>Email</w:t>
            </w:r>
          </w:p>
        </w:tc>
        <w:tc>
          <w:tcPr>
            <w:tcW w:w="2438" w:type="pct"/>
            <w:tcMar>
              <w:top w:w="85" w:type="dxa"/>
              <w:left w:w="85" w:type="dxa"/>
              <w:bottom w:w="57" w:type="dxa"/>
              <w:right w:w="85" w:type="dxa"/>
            </w:tcMar>
          </w:tcPr>
          <w:p w:rsidR="007E6430" w:rsidRPr="00C64983" w:rsidRDefault="007E6430" w:rsidP="00FF654E">
            <w:pPr>
              <w:pStyle w:val="tt"/>
            </w:pPr>
            <w:r>
              <w:t>jbrown</w:t>
            </w:r>
            <w:r w:rsidRPr="00C64983">
              <w:t>@</w:t>
            </w:r>
            <w:r>
              <w:t>techcity</w:t>
            </w:r>
            <w:r w:rsidRPr="00C64983">
              <w:t>.com.au</w:t>
            </w:r>
          </w:p>
        </w:tc>
      </w:tr>
    </w:tbl>
    <w:p w:rsidR="007E6430" w:rsidRPr="00962992" w:rsidRDefault="007E6430" w:rsidP="00FF654E">
      <w:pPr>
        <w:pStyle w:val="sssh"/>
      </w:pPr>
      <w:r w:rsidRPr="00962992">
        <w:t>Solicitor’s details</w:t>
      </w:r>
    </w:p>
    <w:p w:rsidR="007E6430" w:rsidRPr="00962992" w:rsidRDefault="007E6430" w:rsidP="007E6430">
      <w:r w:rsidRPr="00962992">
        <w:t>Jones and Co</w:t>
      </w:r>
    </w:p>
    <w:p w:rsidR="007E6430" w:rsidRPr="00962992" w:rsidRDefault="007E6430" w:rsidP="007E6430">
      <w:r w:rsidRPr="00962992">
        <w:t xml:space="preserve">22 High Street, City East </w:t>
      </w:r>
      <w:r>
        <w:t>(Your state)</w:t>
      </w:r>
    </w:p>
    <w:p w:rsidR="007E6430" w:rsidRPr="00962992" w:rsidRDefault="007E6430" w:rsidP="007E6430">
      <w:r>
        <w:t xml:space="preserve">Phone: </w:t>
      </w:r>
      <w:r w:rsidRPr="00962992">
        <w:t>82811382</w:t>
      </w:r>
    </w:p>
    <w:p w:rsidR="007E6430" w:rsidRDefault="007E6430" w:rsidP="007E6430">
      <w:r>
        <w:t>Email: jonesandco.net.au</w:t>
      </w:r>
    </w:p>
    <w:p w:rsidR="00E720E3" w:rsidRPr="00962992" w:rsidRDefault="00E720E3" w:rsidP="00E720E3">
      <w:r>
        <w:t>The solicitor has quoted a fee of $1,500 for the conveyance.</w:t>
      </w:r>
    </w:p>
    <w:p w:rsidR="007E6430" w:rsidRPr="00DF0678" w:rsidRDefault="007E6430" w:rsidP="00E45286">
      <w:pPr>
        <w:pStyle w:val="0ssh"/>
      </w:pPr>
      <w:r w:rsidRPr="00DF0678">
        <w:lastRenderedPageBreak/>
        <w:t>The loan requirements</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30</w:t>
      </w:r>
      <w:r w:rsidR="007566A5">
        <w:rPr>
          <w:rFonts w:cs="Arial"/>
          <w:lang w:val="en-US"/>
        </w:rPr>
        <w:t>-</w:t>
      </w:r>
      <w:r w:rsidRPr="00E45286">
        <w:rPr>
          <w:rFonts w:cs="Arial"/>
          <w:lang w:val="en-US"/>
        </w:rPr>
        <w:t>year term</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Premium option home loan features</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variable interest rate (for this case use 4.5% p.a.)</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 xml:space="preserve">LMI to be </w:t>
      </w:r>
      <w:proofErr w:type="spellStart"/>
      <w:r w:rsidRPr="00E45286">
        <w:rPr>
          <w:rFonts w:cs="Arial"/>
          <w:lang w:val="en-US"/>
        </w:rPr>
        <w:t>capitalised</w:t>
      </w:r>
      <w:proofErr w:type="spellEnd"/>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proposed settlement date — six weeks from exchange of contracts</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ability to make additional payments from time to time without penalty</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fortnightly repayment option</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redraw facility</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funds access via card.</w:t>
      </w:r>
    </w:p>
    <w:p w:rsidR="007E6430" w:rsidRDefault="007E6430" w:rsidP="007E6430">
      <w:pPr>
        <w:pStyle w:val="ssh"/>
      </w:pPr>
      <w:r>
        <w:t>Other information</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Jennifer has asked if there are any professional package benefits available because she is an accountant.</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 xml:space="preserve">Jennifer previously owned and lived in an apartment with her two older sisters when they attended university but they sold this before she married — they did not make a lot from </w:t>
      </w:r>
      <w:r w:rsidR="007566A5">
        <w:rPr>
          <w:rFonts w:cs="Arial"/>
          <w:lang w:val="en-US"/>
        </w:rPr>
        <w:t xml:space="preserve">the </w:t>
      </w:r>
      <w:r w:rsidRPr="00E45286">
        <w:rPr>
          <w:rFonts w:cs="Arial"/>
          <w:lang w:val="en-US"/>
        </w:rPr>
        <w:t>sale.</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r>
      <w:r w:rsidR="007566A5">
        <w:rPr>
          <w:rFonts w:cs="Arial"/>
          <w:lang w:val="en-US"/>
        </w:rPr>
        <w:t>The couple do not plan to have children within the next 5 years</w:t>
      </w:r>
      <w:r w:rsidRPr="00E45286">
        <w:rPr>
          <w:rFonts w:cs="Arial"/>
          <w:lang w:val="en-US"/>
        </w:rPr>
        <w:t>.</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r>
      <w:r w:rsidR="007566A5">
        <w:rPr>
          <w:rFonts w:cs="Arial"/>
          <w:lang w:val="en-US"/>
        </w:rPr>
        <w:t>However, t</w:t>
      </w:r>
      <w:r w:rsidRPr="00E45286">
        <w:rPr>
          <w:rFonts w:cs="Arial"/>
          <w:lang w:val="en-US"/>
        </w:rPr>
        <w:t xml:space="preserve">hey do have plans to take a major overseas trip </w:t>
      </w:r>
      <w:r w:rsidR="007566A5">
        <w:rPr>
          <w:rFonts w:cs="Arial"/>
          <w:lang w:val="en-US"/>
        </w:rPr>
        <w:t>within 5 years</w:t>
      </w:r>
      <w:r w:rsidRPr="00E45286">
        <w:rPr>
          <w:rFonts w:cs="Arial"/>
          <w:lang w:val="en-US"/>
        </w:rPr>
        <w:t>.</w:t>
      </w:r>
    </w:p>
    <w:p w:rsidR="00E45286" w:rsidRPr="00E45286" w:rsidRDefault="00E45286" w:rsidP="00E45286">
      <w:pPr>
        <w:tabs>
          <w:tab w:val="left" w:pos="567"/>
        </w:tabs>
        <w:spacing w:before="0"/>
        <w:ind w:left="284" w:hanging="284"/>
        <w:rPr>
          <w:rFonts w:cs="Arial"/>
          <w:lang w:val="en-US"/>
        </w:rPr>
      </w:pPr>
      <w:r w:rsidRPr="00E45286">
        <w:rPr>
          <w:rFonts w:cs="Arial"/>
          <w:lang w:val="en-US"/>
        </w:rPr>
        <w:t>•</w:t>
      </w:r>
      <w:r w:rsidRPr="00E45286">
        <w:rPr>
          <w:rFonts w:cs="Arial"/>
          <w:lang w:val="en-US"/>
        </w:rPr>
        <w:tab/>
        <w:t>Philip is hoping for a promotion within the next 12 months upon possible retirement of a long-term employee where he works.</w:t>
      </w:r>
    </w:p>
    <w:p w:rsidR="009D781F" w:rsidRDefault="009D781F" w:rsidP="00E45286">
      <w:pPr>
        <w:pStyle w:val="0sh"/>
      </w:pPr>
      <w:r>
        <w:lastRenderedPageBreak/>
        <w:t xml:space="preserve">Task — Role </w:t>
      </w:r>
      <w:r w:rsidR="00B0689F">
        <w:t>p</w:t>
      </w:r>
      <w:r>
        <w:t>lay</w:t>
      </w:r>
    </w:p>
    <w:p w:rsidR="00C02440" w:rsidRDefault="009D781F" w:rsidP="00E45286">
      <w:r>
        <w:t xml:space="preserve">You are required to complete the </w:t>
      </w:r>
      <w:r w:rsidR="00B0689F">
        <w:t>‘r</w:t>
      </w:r>
      <w:r>
        <w:t xml:space="preserve">ole </w:t>
      </w:r>
      <w:r w:rsidR="00B0689F">
        <w:t>p</w:t>
      </w:r>
      <w:r>
        <w:t xml:space="preserve">lay </w:t>
      </w:r>
      <w:r w:rsidR="00B0689F">
        <w:t>o</w:t>
      </w:r>
      <w:r>
        <w:t xml:space="preserve">ral </w:t>
      </w:r>
      <w:r w:rsidR="00B0689F">
        <w:t>a</w:t>
      </w:r>
      <w:r>
        <w:t>ssessment</w:t>
      </w:r>
      <w:r w:rsidR="00B0689F">
        <w:t>’</w:t>
      </w:r>
      <w:r>
        <w:t xml:space="preserve"> which should take </w:t>
      </w:r>
      <w:r w:rsidR="00467123">
        <w:t xml:space="preserve">a maximum of </w:t>
      </w:r>
      <w:r>
        <w:t xml:space="preserve">10 minutes. </w:t>
      </w:r>
    </w:p>
    <w:p w:rsidR="009D781F" w:rsidRDefault="009D781F" w:rsidP="00E45286">
      <w:r>
        <w:t>To set the scene for this role play:</w:t>
      </w:r>
    </w:p>
    <w:p w:rsidR="009D781F" w:rsidRPr="00E45286" w:rsidRDefault="00E45286" w:rsidP="00E45286">
      <w:pPr>
        <w:pStyle w:val="ind1"/>
      </w:pPr>
      <w:r w:rsidRPr="00E45286">
        <w:rPr>
          <w:lang w:val="en-AU"/>
        </w:rPr>
        <w:t>•</w:t>
      </w:r>
      <w:r w:rsidRPr="00E45286">
        <w:rPr>
          <w:lang w:val="en-AU"/>
        </w:rPr>
        <w:tab/>
      </w:r>
      <w:r w:rsidR="009D781F">
        <w:t xml:space="preserve">You </w:t>
      </w:r>
      <w:r w:rsidR="009D781F" w:rsidRPr="00E45286">
        <w:t>are required to present your analysi</w:t>
      </w:r>
      <w:r w:rsidR="009D4DB2" w:rsidRPr="00E45286">
        <w:t xml:space="preserve">s and recommendations to </w:t>
      </w:r>
      <w:r w:rsidR="00B0689F" w:rsidRPr="00E45286">
        <w:t xml:space="preserve">your </w:t>
      </w:r>
      <w:r w:rsidR="009D4DB2" w:rsidRPr="00E45286">
        <w:t>client (your volunteer)</w:t>
      </w:r>
      <w:r w:rsidR="00B0689F" w:rsidRPr="00E45286">
        <w:t>.</w:t>
      </w:r>
    </w:p>
    <w:p w:rsidR="009D781F" w:rsidRPr="00E45286" w:rsidRDefault="00E45286" w:rsidP="00E45286">
      <w:pPr>
        <w:pStyle w:val="ind1"/>
      </w:pPr>
      <w:r w:rsidRPr="00E45286">
        <w:t>•</w:t>
      </w:r>
      <w:r w:rsidRPr="00E45286">
        <w:tab/>
      </w:r>
      <w:r w:rsidR="006B2139" w:rsidRPr="00E45286">
        <w:t xml:space="preserve">Due to </w:t>
      </w:r>
      <w:r w:rsidR="00B0689F" w:rsidRPr="00E45286">
        <w:t xml:space="preserve">the </w:t>
      </w:r>
      <w:r w:rsidR="00391486" w:rsidRPr="00E45286">
        <w:t>need</w:t>
      </w:r>
      <w:r w:rsidR="006B2139" w:rsidRPr="00E45286">
        <w:t xml:space="preserve"> to get an approval so </w:t>
      </w:r>
      <w:r w:rsidR="00F546E3" w:rsidRPr="00E45286">
        <w:t>contracts can be signed</w:t>
      </w:r>
      <w:r w:rsidR="0031267F" w:rsidRPr="00E45286">
        <w:t>,</w:t>
      </w:r>
      <w:r w:rsidR="006B2139" w:rsidRPr="00E45286">
        <w:t xml:space="preserve"> an a</w:t>
      </w:r>
      <w:r w:rsidR="009D781F" w:rsidRPr="00E45286">
        <w:t>ppointment has been made</w:t>
      </w:r>
      <w:r w:rsidR="006B2139" w:rsidRPr="00E45286">
        <w:t xml:space="preserve"> but unfortunately </w:t>
      </w:r>
      <w:r w:rsidR="0031267F" w:rsidRPr="00E45286">
        <w:t>one of them</w:t>
      </w:r>
      <w:r w:rsidR="006B2139" w:rsidRPr="00E45286">
        <w:t xml:space="preserve"> (</w:t>
      </w:r>
      <w:r w:rsidR="0031267F" w:rsidRPr="00E45286">
        <w:t>this will depend</w:t>
      </w:r>
      <w:r w:rsidR="006B2139" w:rsidRPr="00E45286">
        <w:t xml:space="preserve"> on wh</w:t>
      </w:r>
      <w:r w:rsidR="0031267F" w:rsidRPr="00E45286">
        <w:t>ich role</w:t>
      </w:r>
      <w:r w:rsidR="006B2139" w:rsidRPr="00E45286">
        <w:t xml:space="preserve"> your volunteer </w:t>
      </w:r>
      <w:r w:rsidR="0031267F" w:rsidRPr="00E45286">
        <w:t>plays</w:t>
      </w:r>
      <w:r w:rsidR="009D4DB2" w:rsidRPr="00E45286">
        <w:t xml:space="preserve"> </w:t>
      </w:r>
      <w:r>
        <w:t>—</w:t>
      </w:r>
      <w:r w:rsidR="009D4DB2" w:rsidRPr="00E45286">
        <w:t xml:space="preserve"> Philip or Jennifer</w:t>
      </w:r>
      <w:r w:rsidR="006B2139" w:rsidRPr="00E45286">
        <w:t xml:space="preserve">) cannot be present as </w:t>
      </w:r>
      <w:r w:rsidR="00F546E3" w:rsidRPr="00E45286">
        <w:t>he/she</w:t>
      </w:r>
      <w:r w:rsidR="006B2139" w:rsidRPr="00E45286">
        <w:t xml:space="preserve"> has had to go interstate </w:t>
      </w:r>
      <w:r w:rsidR="0031267F" w:rsidRPr="00E45286">
        <w:t xml:space="preserve">urgently </w:t>
      </w:r>
      <w:r w:rsidR="006B2139" w:rsidRPr="00E45286">
        <w:t xml:space="preserve">to visit a sick </w:t>
      </w:r>
      <w:r w:rsidR="00F546E3" w:rsidRPr="00E45286">
        <w:t>brother</w:t>
      </w:r>
      <w:r w:rsidR="006B2139" w:rsidRPr="00E45286">
        <w:t>.</w:t>
      </w:r>
    </w:p>
    <w:p w:rsidR="006B2139" w:rsidRPr="00E45286" w:rsidRDefault="00E45286" w:rsidP="00E45286">
      <w:pPr>
        <w:pStyle w:val="ind1"/>
      </w:pPr>
      <w:r w:rsidRPr="00E45286">
        <w:t>•</w:t>
      </w:r>
      <w:r w:rsidRPr="00E45286">
        <w:tab/>
      </w:r>
      <w:r w:rsidR="00B0689F" w:rsidRPr="00E45286">
        <w:t>Your c</w:t>
      </w:r>
      <w:r w:rsidR="006B2139" w:rsidRPr="00E45286">
        <w:t>lients do not wish to delay th</w:t>
      </w:r>
      <w:r w:rsidR="00F546E3" w:rsidRPr="00E45286">
        <w:t>is</w:t>
      </w:r>
      <w:r w:rsidR="006B2139" w:rsidRPr="00E45286">
        <w:t xml:space="preserve"> meeting as they are keen to </w:t>
      </w:r>
      <w:r w:rsidR="00F546E3" w:rsidRPr="00E45286">
        <w:t>hear</w:t>
      </w:r>
      <w:r w:rsidR="006B2139" w:rsidRPr="00E45286">
        <w:t xml:space="preserve"> what you have to present</w:t>
      </w:r>
      <w:r w:rsidR="00B0689F" w:rsidRPr="00E45286">
        <w:t xml:space="preserve"> — </w:t>
      </w:r>
      <w:r w:rsidR="006B2139" w:rsidRPr="00E45286">
        <w:t xml:space="preserve">information can be passed to the other over the phone, when </w:t>
      </w:r>
      <w:r w:rsidR="00B0689F" w:rsidRPr="00E45286">
        <w:t>needed.</w:t>
      </w:r>
    </w:p>
    <w:p w:rsidR="00AD158E" w:rsidRDefault="00E45286" w:rsidP="00E45286">
      <w:pPr>
        <w:pStyle w:val="ind1"/>
        <w:keepNext/>
      </w:pPr>
      <w:r w:rsidRPr="00E45286">
        <w:t>•</w:t>
      </w:r>
      <w:r w:rsidRPr="00E45286">
        <w:tab/>
      </w:r>
      <w:r w:rsidR="00AD158E" w:rsidRPr="00E45286">
        <w:t xml:space="preserve">This oral presentation should focus on presenting </w:t>
      </w:r>
      <w:r w:rsidR="006D153D" w:rsidRPr="00E45286">
        <w:t>your a</w:t>
      </w:r>
      <w:r w:rsidR="006B2139" w:rsidRPr="00E45286">
        <w:t xml:space="preserve">nalysis of </w:t>
      </w:r>
      <w:r w:rsidR="009D4DB2" w:rsidRPr="00E45286">
        <w:t>the couple</w:t>
      </w:r>
      <w:r w:rsidR="00B0689F" w:rsidRPr="00E45286">
        <w:t>’</w:t>
      </w:r>
      <w:r w:rsidR="009D4DB2" w:rsidRPr="00E45286">
        <w:t>s</w:t>
      </w:r>
      <w:r w:rsidR="006B2139" w:rsidRPr="00E45286">
        <w:t xml:space="preserve"> </w:t>
      </w:r>
      <w:r w:rsidR="004C623B" w:rsidRPr="00E45286">
        <w:t xml:space="preserve">current position, </w:t>
      </w:r>
      <w:r>
        <w:t>loan </w:t>
      </w:r>
      <w:r w:rsidR="006B2139" w:rsidRPr="00E45286">
        <w:t>prospects</w:t>
      </w:r>
      <w:r w:rsidR="006B2139">
        <w:t xml:space="preserve"> </w:t>
      </w:r>
      <w:r w:rsidR="00B0689F">
        <w:t xml:space="preserve">as well as </w:t>
      </w:r>
      <w:r w:rsidR="00F546E3">
        <w:t xml:space="preserve">your </w:t>
      </w:r>
      <w:r w:rsidR="006D153D">
        <w:t>recommendation</w:t>
      </w:r>
      <w:r w:rsidR="004C623B">
        <w:t>,</w:t>
      </w:r>
      <w:r w:rsidR="006D153D">
        <w:t xml:space="preserve"> covering</w:t>
      </w:r>
      <w:r w:rsidR="004C623B">
        <w:t xml:space="preserve"> the </w:t>
      </w:r>
      <w:r w:rsidR="00CD50FF">
        <w:t xml:space="preserve">following </w:t>
      </w:r>
      <w:r w:rsidR="004C623B">
        <w:t>essential points</w:t>
      </w:r>
      <w:r w:rsidR="006D153D">
        <w:t xml:space="preserve">: </w:t>
      </w:r>
    </w:p>
    <w:p w:rsidR="00CD50FF" w:rsidRPr="00E45286" w:rsidRDefault="00E45286" w:rsidP="00E45286">
      <w:pPr>
        <w:pStyle w:val="ind2"/>
        <w:keepNext/>
      </w:pPr>
      <w:r>
        <w:tab/>
        <w:t>–</w:t>
      </w:r>
      <w:r>
        <w:tab/>
      </w:r>
      <w:r w:rsidR="00CD50FF">
        <w:t xml:space="preserve">a summary of your understanding of the clients’ needs (this could be an outline summary of their </w:t>
      </w:r>
      <w:r w:rsidR="00CD50FF" w:rsidRPr="00E45286">
        <w:t>proposed loan structure)</w:t>
      </w:r>
    </w:p>
    <w:p w:rsidR="00CD50FF" w:rsidRPr="00E45286" w:rsidRDefault="00E45286" w:rsidP="00E45286">
      <w:pPr>
        <w:pStyle w:val="ind2"/>
        <w:keepNext/>
      </w:pPr>
      <w:r w:rsidRPr="00E45286">
        <w:rPr>
          <w:lang w:val="en-AU"/>
        </w:rPr>
        <w:tab/>
        <w:t>–</w:t>
      </w:r>
      <w:r w:rsidRPr="00E45286">
        <w:rPr>
          <w:lang w:val="en-AU"/>
        </w:rPr>
        <w:tab/>
      </w:r>
      <w:r w:rsidR="00CD50FF" w:rsidRPr="00E45286">
        <w:t>a summary of their current financial position (use information from the case study)</w:t>
      </w:r>
    </w:p>
    <w:p w:rsidR="00CD50FF" w:rsidRPr="00E45286" w:rsidRDefault="00E45286" w:rsidP="00E45286">
      <w:pPr>
        <w:pStyle w:val="ind2"/>
        <w:keepNext/>
      </w:pPr>
      <w:r w:rsidRPr="00E45286">
        <w:rPr>
          <w:lang w:val="en-AU"/>
        </w:rPr>
        <w:tab/>
        <w:t>–</w:t>
      </w:r>
      <w:r w:rsidRPr="00E45286">
        <w:rPr>
          <w:lang w:val="en-AU"/>
        </w:rPr>
        <w:tab/>
      </w:r>
      <w:r w:rsidR="00CD50FF" w:rsidRPr="00E45286">
        <w:t>the product options you have considered that meet their needs (you should have researched at least two lenders) and details of the loan features; use the internet or i</w:t>
      </w:r>
      <w:r>
        <w:t>f working in industry, internal </w:t>
      </w:r>
      <w:r w:rsidR="00CD50FF" w:rsidRPr="00E45286">
        <w:t>software to do this</w:t>
      </w:r>
    </w:p>
    <w:p w:rsidR="00CD50FF" w:rsidRPr="00E45286" w:rsidRDefault="00E45286" w:rsidP="00E45286">
      <w:pPr>
        <w:pStyle w:val="ind2"/>
        <w:keepNext/>
      </w:pPr>
      <w:r w:rsidRPr="00E45286">
        <w:rPr>
          <w:lang w:val="en-AU"/>
        </w:rPr>
        <w:tab/>
        <w:t>–</w:t>
      </w:r>
      <w:r w:rsidRPr="00E45286">
        <w:rPr>
          <w:lang w:val="en-AU"/>
        </w:rPr>
        <w:tab/>
      </w:r>
      <w:r w:rsidR="00CD50FF" w:rsidRPr="00E45286">
        <w:t xml:space="preserve">the option you recommend and the reasons for the recommendation </w:t>
      </w:r>
      <w:r w:rsidR="00CD50FF" w:rsidRPr="00E45286">
        <w:rPr>
          <w:szCs w:val="22"/>
        </w:rPr>
        <w:t xml:space="preserve">— </w:t>
      </w:r>
      <w:r w:rsidR="00CD50FF" w:rsidRPr="00E45286">
        <w:t>explain how the recommended product meets the clients’ needs (refer to the case study and explain why you are recommending this lender)</w:t>
      </w:r>
    </w:p>
    <w:p w:rsidR="00CD50FF" w:rsidRPr="00E45286" w:rsidRDefault="00E45286" w:rsidP="00E45286">
      <w:pPr>
        <w:pStyle w:val="ind2"/>
        <w:keepNext/>
      </w:pPr>
      <w:r w:rsidRPr="00E45286">
        <w:rPr>
          <w:lang w:val="en-AU"/>
        </w:rPr>
        <w:tab/>
        <w:t>–</w:t>
      </w:r>
      <w:r w:rsidRPr="00E45286">
        <w:rPr>
          <w:lang w:val="en-AU"/>
        </w:rPr>
        <w:tab/>
      </w:r>
      <w:r w:rsidR="00CD50FF" w:rsidRPr="00E45286">
        <w:t>confirm the key disclosures that have already been supplied to clients in the Credit Guide</w:t>
      </w:r>
    </w:p>
    <w:p w:rsidR="00CD50FF" w:rsidRDefault="00E45286" w:rsidP="00E45286">
      <w:pPr>
        <w:pStyle w:val="ind2"/>
      </w:pPr>
      <w:r w:rsidRPr="00E45286">
        <w:rPr>
          <w:lang w:val="en-AU"/>
        </w:rPr>
        <w:tab/>
        <w:t>–</w:t>
      </w:r>
      <w:r w:rsidRPr="00E45286">
        <w:rPr>
          <w:lang w:val="en-AU"/>
        </w:rPr>
        <w:tab/>
      </w:r>
      <w:r w:rsidR="00CD50FF" w:rsidRPr="00E45286">
        <w:t>invite questions</w:t>
      </w:r>
      <w:r w:rsidR="00CD50FF">
        <w:t xml:space="preserve"> from the client and respond accordingly.</w:t>
      </w:r>
    </w:p>
    <w:p w:rsidR="00966512" w:rsidRDefault="00966512" w:rsidP="00E45286">
      <w:r>
        <w:t xml:space="preserve">There are no rules regarding the format of your presentation, however it must be presented </w:t>
      </w:r>
      <w:r w:rsidR="007566A5">
        <w:t>so</w:t>
      </w:r>
      <w:r>
        <w:t xml:space="preserve"> that </w:t>
      </w:r>
      <w:r w:rsidR="007566A5">
        <w:t xml:space="preserve">it </w:t>
      </w:r>
      <w:r>
        <w:t>is succinct and easily understood by clients. Please use the format that best suits you</w:t>
      </w:r>
      <w:r w:rsidR="004C623B">
        <w:t xml:space="preserve"> </w:t>
      </w:r>
      <w:r w:rsidR="00E45286">
        <w:t>—</w:t>
      </w:r>
      <w:r w:rsidR="004C623B">
        <w:t xml:space="preserve"> this could include covering the detail you have prepared in a written proposal document</w:t>
      </w:r>
      <w:r>
        <w:t>.</w:t>
      </w:r>
    </w:p>
    <w:p w:rsidR="002D2940" w:rsidRPr="007B40B2" w:rsidRDefault="002D2940" w:rsidP="00E45286">
      <w:r w:rsidRPr="007B40B2">
        <w:t xml:space="preserve">The role play </w:t>
      </w:r>
      <w:r>
        <w:t>requires the</w:t>
      </w:r>
      <w:r w:rsidRPr="007B40B2">
        <w:t xml:space="preserve"> volunteer </w:t>
      </w:r>
      <w:r>
        <w:t>to a</w:t>
      </w:r>
      <w:r w:rsidRPr="007B40B2">
        <w:t>sk a</w:t>
      </w:r>
      <w:r>
        <w:t>t least t</w:t>
      </w:r>
      <w:r w:rsidR="009450F6">
        <w:t>hree</w:t>
      </w:r>
      <w:r w:rsidRPr="007B40B2">
        <w:t xml:space="preserve"> </w:t>
      </w:r>
      <w:r w:rsidR="00CD50FF">
        <w:t xml:space="preserve">(3) </w:t>
      </w:r>
      <w:r w:rsidRPr="007B40B2">
        <w:t>questions</w:t>
      </w:r>
      <w:r w:rsidR="00CD50FF">
        <w:t xml:space="preserve"> </w:t>
      </w:r>
      <w:r w:rsidR="00E45286">
        <w:t>—</w:t>
      </w:r>
      <w:r>
        <w:t xml:space="preserve"> with suggested questions provided in Volunteer Guide. However</w:t>
      </w:r>
      <w:r w:rsidR="00CD50FF">
        <w:t>, the v</w:t>
      </w:r>
      <w:r>
        <w:t xml:space="preserve">olunteer can ask other </w:t>
      </w:r>
      <w:r w:rsidR="00CD50FF">
        <w:t>‘</w:t>
      </w:r>
      <w:r>
        <w:t>unrehearsed</w:t>
      </w:r>
      <w:r w:rsidR="00CD50FF">
        <w:t>’</w:t>
      </w:r>
      <w:r>
        <w:t xml:space="preserve"> question</w:t>
      </w:r>
      <w:r w:rsidR="005D1588">
        <w:t>s</w:t>
      </w:r>
      <w:r>
        <w:t xml:space="preserve"> if </w:t>
      </w:r>
      <w:r w:rsidR="00CD50FF">
        <w:t>they</w:t>
      </w:r>
      <w:r>
        <w:t xml:space="preserve"> wish.</w:t>
      </w:r>
      <w:r w:rsidRPr="007B40B2">
        <w:t xml:space="preserve"> Remember, you are not being judged on your acting ability. You</w:t>
      </w:r>
      <w:r>
        <w:t>r</w:t>
      </w:r>
      <w:r w:rsidRPr="007B40B2">
        <w:t xml:space="preserve"> assessment is about how you </w:t>
      </w:r>
      <w:r w:rsidR="009450F6">
        <w:t xml:space="preserve">communicate and </w:t>
      </w:r>
      <w:r w:rsidRPr="007B40B2">
        <w:t xml:space="preserve">interact with the customer. You may need to adjust your presentation of </w:t>
      </w:r>
      <w:r w:rsidR="00CD50FF">
        <w:t xml:space="preserve">the </w:t>
      </w:r>
      <w:r w:rsidRPr="007B40B2">
        <w:t xml:space="preserve">proposal, depending on the </w:t>
      </w:r>
      <w:r>
        <w:t xml:space="preserve">time </w:t>
      </w:r>
      <w:r w:rsidR="00CD50FF">
        <w:t xml:space="preserve">that the </w:t>
      </w:r>
      <w:r w:rsidRPr="007B40B2">
        <w:t>questions</w:t>
      </w:r>
      <w:r>
        <w:t xml:space="preserve"> are asked</w:t>
      </w:r>
      <w:r w:rsidRPr="007B40B2">
        <w:t>.</w:t>
      </w:r>
      <w:r>
        <w:t xml:space="preserve"> However</w:t>
      </w:r>
      <w:r w:rsidR="00CD50FF">
        <w:t>;</w:t>
      </w:r>
      <w:r>
        <w:t xml:space="preserve"> to manage time</w:t>
      </w:r>
      <w:r w:rsidR="00CD50FF">
        <w:t>,</w:t>
      </w:r>
      <w:r>
        <w:t xml:space="preserve"> you may ask </w:t>
      </w:r>
      <w:r w:rsidR="00CD50FF">
        <w:t xml:space="preserve">the </w:t>
      </w:r>
      <w:r>
        <w:t xml:space="preserve">volunteer to keep </w:t>
      </w:r>
      <w:r w:rsidR="00CD50FF">
        <w:t xml:space="preserve">their </w:t>
      </w:r>
      <w:r>
        <w:t xml:space="preserve">questions until you have finished presenting your recommendations. </w:t>
      </w:r>
    </w:p>
    <w:p w:rsidR="003C6529" w:rsidRPr="0050043C" w:rsidRDefault="007E48ED" w:rsidP="00E45286">
      <w:r w:rsidRPr="00C26D42">
        <w:t xml:space="preserve">The assessment criteria </w:t>
      </w:r>
      <w:r w:rsidR="004C623B">
        <w:t xml:space="preserve">you will be assessed on </w:t>
      </w:r>
      <w:r w:rsidR="003C6529" w:rsidRPr="00C26D42">
        <w:t>include</w:t>
      </w:r>
      <w:r w:rsidR="009B6E99">
        <w:t>s</w:t>
      </w:r>
      <w:r w:rsidR="003C6529" w:rsidRPr="00C26D42">
        <w:t xml:space="preserve"> the following:</w:t>
      </w:r>
      <w:r w:rsidRPr="00C26D42">
        <w:t xml:space="preserve"> </w:t>
      </w:r>
    </w:p>
    <w:p w:rsidR="00FA6D73" w:rsidRPr="00C26D42" w:rsidRDefault="00E45286" w:rsidP="00E45286">
      <w:pPr>
        <w:pStyle w:val="ind1"/>
      </w:pPr>
      <w:r w:rsidRPr="00E45286">
        <w:t>•</w:t>
      </w:r>
      <w:r w:rsidRPr="00E45286">
        <w:tab/>
      </w:r>
      <w:r w:rsidR="009B6E99">
        <w:t>a</w:t>
      </w:r>
      <w:r w:rsidR="00FA6D73" w:rsidRPr="00C26D42">
        <w:t>ppropriate introduction and building rapport</w:t>
      </w:r>
    </w:p>
    <w:p w:rsidR="00D45719" w:rsidRPr="00C26D42" w:rsidRDefault="00E45286" w:rsidP="00E45286">
      <w:pPr>
        <w:pStyle w:val="ind1"/>
      </w:pPr>
      <w:r w:rsidRPr="00E45286">
        <w:t>•</w:t>
      </w:r>
      <w:r w:rsidRPr="00E45286">
        <w:tab/>
      </w:r>
      <w:r w:rsidR="009B6E99">
        <w:t>e</w:t>
      </w:r>
      <w:r w:rsidR="00BB7F91" w:rsidRPr="0050043C">
        <w:t>xplore solutions that meet clients</w:t>
      </w:r>
      <w:r w:rsidR="009B6E99">
        <w:t>’</w:t>
      </w:r>
      <w:r w:rsidR="00BB7F91" w:rsidRPr="0050043C">
        <w:t xml:space="preserve"> goals and objectives</w:t>
      </w:r>
    </w:p>
    <w:p w:rsidR="00FA6D73" w:rsidRPr="00C26D42" w:rsidRDefault="00E45286" w:rsidP="00E45286">
      <w:pPr>
        <w:pStyle w:val="ind1"/>
      </w:pPr>
      <w:r w:rsidRPr="00E45286">
        <w:t>•</w:t>
      </w:r>
      <w:r w:rsidRPr="00E45286">
        <w:tab/>
      </w:r>
      <w:r w:rsidR="009B6E99">
        <w:t>p</w:t>
      </w:r>
      <w:r w:rsidR="00D45719" w:rsidRPr="00C26D42">
        <w:t>resent broker solution to clients’ request</w:t>
      </w:r>
    </w:p>
    <w:p w:rsidR="00074BB5" w:rsidRPr="0050043C" w:rsidRDefault="00E45286" w:rsidP="00E45286">
      <w:pPr>
        <w:pStyle w:val="ind1"/>
      </w:pPr>
      <w:r w:rsidRPr="00E45286">
        <w:t>•</w:t>
      </w:r>
      <w:r w:rsidRPr="00E45286">
        <w:tab/>
      </w:r>
      <w:r w:rsidR="009B6E99">
        <w:t>e</w:t>
      </w:r>
      <w:r w:rsidR="009D4DB2" w:rsidRPr="00C26D42">
        <w:t>xplain</w:t>
      </w:r>
      <w:r w:rsidR="00074BB5" w:rsidRPr="0050043C">
        <w:t xml:space="preserve"> relative fees and charges</w:t>
      </w:r>
    </w:p>
    <w:p w:rsidR="00074BB5" w:rsidRPr="00C26D42" w:rsidRDefault="00E45286" w:rsidP="00E45286">
      <w:pPr>
        <w:pStyle w:val="ind1"/>
      </w:pPr>
      <w:r w:rsidRPr="00E45286">
        <w:t>•</w:t>
      </w:r>
      <w:r w:rsidRPr="00E45286">
        <w:tab/>
      </w:r>
      <w:r w:rsidR="009B6E99">
        <w:t>c</w:t>
      </w:r>
      <w:r w:rsidR="00074BB5" w:rsidRPr="0050043C">
        <w:t xml:space="preserve">ollaborate on risk identification </w:t>
      </w:r>
    </w:p>
    <w:p w:rsidR="00413517" w:rsidRPr="0050043C" w:rsidRDefault="00E45286" w:rsidP="00E45286">
      <w:pPr>
        <w:pStyle w:val="ind1"/>
      </w:pPr>
      <w:r w:rsidRPr="00E45286">
        <w:t>•</w:t>
      </w:r>
      <w:r w:rsidRPr="00E45286">
        <w:tab/>
      </w:r>
      <w:r w:rsidR="009B6E99">
        <w:t>r</w:t>
      </w:r>
      <w:r w:rsidR="00413517" w:rsidRPr="00C26D42">
        <w:t>espon</w:t>
      </w:r>
      <w:r w:rsidR="009450F6">
        <w:t>se</w:t>
      </w:r>
      <w:r w:rsidR="00413517" w:rsidRPr="0050043C">
        <w:t xml:space="preserve"> to </w:t>
      </w:r>
      <w:r w:rsidR="00035E76" w:rsidRPr="0050043C">
        <w:t>questions</w:t>
      </w:r>
      <w:r w:rsidR="009450F6">
        <w:t>,</w:t>
      </w:r>
      <w:r w:rsidR="00035E76" w:rsidRPr="0050043C">
        <w:t xml:space="preserve"> </w:t>
      </w:r>
      <w:r w:rsidR="009450F6">
        <w:t>record customer feedback and actions taken</w:t>
      </w:r>
      <w:r w:rsidR="009B6E99">
        <w:t>.</w:t>
      </w:r>
    </w:p>
    <w:p w:rsidR="00EF5590" w:rsidRDefault="00EF5590" w:rsidP="00E076F5">
      <w:pPr>
        <w:pStyle w:val="ssh"/>
      </w:pPr>
      <w:r>
        <w:lastRenderedPageBreak/>
        <w:t>Assessor checklist</w:t>
      </w:r>
      <w:r w:rsidR="002707DD">
        <w:t xml:space="preserve"> — Role play</w:t>
      </w:r>
    </w:p>
    <w:tbl>
      <w:tblPr>
        <w:tblStyle w:val="TableGrid"/>
        <w:tblW w:w="9752" w:type="dxa"/>
        <w:tblLayout w:type="fixed"/>
        <w:tblCellMar>
          <w:top w:w="57" w:type="dxa"/>
          <w:left w:w="57" w:type="dxa"/>
          <w:bottom w:w="57" w:type="dxa"/>
          <w:right w:w="57" w:type="dxa"/>
        </w:tblCellMar>
        <w:tblLook w:val="04A0" w:firstRow="1" w:lastRow="0" w:firstColumn="1" w:lastColumn="0" w:noHBand="0" w:noVBand="1"/>
      </w:tblPr>
      <w:tblGrid>
        <w:gridCol w:w="565"/>
        <w:gridCol w:w="6621"/>
        <w:gridCol w:w="2566"/>
      </w:tblGrid>
      <w:tr w:rsidR="000A1EE6" w:rsidTr="00FF7849">
        <w:tc>
          <w:tcPr>
            <w:tcW w:w="7186" w:type="dxa"/>
            <w:gridSpan w:val="2"/>
            <w:shd w:val="clear" w:color="auto" w:fill="FFF2CC" w:themeFill="accent4" w:themeFillTint="33"/>
            <w:vAlign w:val="center"/>
          </w:tcPr>
          <w:p w:rsidR="000A1EE6" w:rsidRPr="00FF7849" w:rsidRDefault="000A1EE6" w:rsidP="002707DD">
            <w:pPr>
              <w:pStyle w:val="th"/>
              <w:jc w:val="left"/>
            </w:pPr>
            <w:r>
              <w:t>Assessor checklist completed after observing t</w:t>
            </w:r>
            <w:r w:rsidR="00680D5C">
              <w:t>he audio recording</w:t>
            </w:r>
            <w:r w:rsidR="00FF7849">
              <w:t xml:space="preserve"> of the role </w:t>
            </w:r>
            <w:r>
              <w:t>play</w:t>
            </w:r>
          </w:p>
        </w:tc>
        <w:tc>
          <w:tcPr>
            <w:tcW w:w="2566" w:type="dxa"/>
            <w:shd w:val="clear" w:color="auto" w:fill="FFF2CC" w:themeFill="accent4" w:themeFillTint="33"/>
          </w:tcPr>
          <w:p w:rsidR="000A1EE6" w:rsidRDefault="00E45286" w:rsidP="002707DD">
            <w:pPr>
              <w:pStyle w:val="th"/>
            </w:pPr>
            <w:r>
              <w:t xml:space="preserve">Demonstrated or </w:t>
            </w:r>
            <w:r w:rsidR="002707DD">
              <w:t>Not yet </w:t>
            </w:r>
            <w:r>
              <w:t>d</w:t>
            </w:r>
            <w:r w:rsidR="000A1EE6">
              <w:t>emonstrated</w:t>
            </w:r>
          </w:p>
        </w:tc>
      </w:tr>
      <w:tr w:rsidR="000A1EE6" w:rsidRPr="00FF7849" w:rsidTr="00FF7849">
        <w:trPr>
          <w:trHeight w:val="242"/>
        </w:trPr>
        <w:tc>
          <w:tcPr>
            <w:tcW w:w="565" w:type="dxa"/>
            <w:shd w:val="clear" w:color="auto" w:fill="auto"/>
          </w:tcPr>
          <w:p w:rsidR="000A1EE6" w:rsidRPr="00FF7849" w:rsidRDefault="00DF4364" w:rsidP="002707DD">
            <w:pPr>
              <w:pStyle w:val="tt"/>
              <w:keepNext/>
            </w:pPr>
            <w:r w:rsidRPr="00FF7849">
              <w:t>1</w:t>
            </w:r>
          </w:p>
        </w:tc>
        <w:tc>
          <w:tcPr>
            <w:tcW w:w="6621" w:type="dxa"/>
            <w:shd w:val="clear" w:color="auto" w:fill="auto"/>
          </w:tcPr>
          <w:p w:rsidR="00EF5590" w:rsidRPr="00FF7849" w:rsidRDefault="007566A5" w:rsidP="002707DD">
            <w:pPr>
              <w:pStyle w:val="tt"/>
              <w:keepNext/>
            </w:pPr>
            <w:r>
              <w:t>Uses a</w:t>
            </w:r>
            <w:r w:rsidR="00074BB5" w:rsidRPr="00FF7849">
              <w:t>ppropriate introduction and build</w:t>
            </w:r>
            <w:r>
              <w:t>s</w:t>
            </w:r>
            <w:r w:rsidR="00074BB5" w:rsidRPr="00FF7849">
              <w:t xml:space="preserve"> rapport</w:t>
            </w:r>
            <w:r w:rsidR="00074BB5" w:rsidRPr="00FF7849" w:rsidDel="00074BB5">
              <w:t xml:space="preserve"> </w:t>
            </w:r>
          </w:p>
        </w:tc>
        <w:tc>
          <w:tcPr>
            <w:tcW w:w="2566" w:type="dxa"/>
          </w:tcPr>
          <w:sdt>
            <w:sdtPr>
              <w:alias w:val="Please select competency"/>
              <w:tag w:val="Please select"/>
              <w:id w:val="546952414"/>
              <w:placeholder>
                <w:docPart w:val="2566744782EE42BA915376B01E54EDC7"/>
              </w:placeholder>
              <w:dropDownList>
                <w:listItem w:displayText="Demonstrated" w:value="Demonstrated"/>
                <w:listItem w:displayText="Not yet demonstrated" w:value="Not yet demonstrated"/>
              </w:dropDownList>
            </w:sdtPr>
            <w:sdtEndPr/>
            <w:sdtContent>
              <w:p w:rsidR="000A1EE6" w:rsidRPr="00FF7849" w:rsidRDefault="004866C6" w:rsidP="002707DD">
                <w:pPr>
                  <w:pStyle w:val="Markerfeedback"/>
                  <w:keepNext/>
                  <w:jc w:val="center"/>
                  <w:rPr>
                    <w:lang w:eastAsia="en-US"/>
                  </w:rPr>
                </w:pPr>
                <w:r w:rsidRPr="00FF7849">
                  <w:t>Not yet demonstrated</w:t>
                </w:r>
              </w:p>
            </w:sdtContent>
          </w:sdt>
        </w:tc>
      </w:tr>
      <w:tr w:rsidR="000A1EE6" w:rsidRPr="00FF7849" w:rsidTr="00FF7849">
        <w:trPr>
          <w:trHeight w:val="242"/>
        </w:trPr>
        <w:tc>
          <w:tcPr>
            <w:tcW w:w="565" w:type="dxa"/>
            <w:shd w:val="clear" w:color="auto" w:fill="auto"/>
          </w:tcPr>
          <w:p w:rsidR="000A1EE6" w:rsidRPr="00FF7849" w:rsidRDefault="00DF4364" w:rsidP="002707DD">
            <w:pPr>
              <w:pStyle w:val="tt"/>
              <w:keepNext/>
            </w:pPr>
            <w:r w:rsidRPr="00FF7849">
              <w:t>2</w:t>
            </w:r>
          </w:p>
        </w:tc>
        <w:tc>
          <w:tcPr>
            <w:tcW w:w="6621" w:type="dxa"/>
            <w:shd w:val="clear" w:color="auto" w:fill="auto"/>
          </w:tcPr>
          <w:p w:rsidR="000A1EE6" w:rsidRPr="00FF7849" w:rsidRDefault="00D45719" w:rsidP="002707DD">
            <w:pPr>
              <w:pStyle w:val="tt"/>
              <w:keepNext/>
            </w:pPr>
            <w:r w:rsidRPr="00FF7849">
              <w:t>Explore</w:t>
            </w:r>
            <w:r w:rsidR="007566A5">
              <w:t>s</w:t>
            </w:r>
            <w:r w:rsidRPr="00FF7849">
              <w:t xml:space="preserve"> solutions that meet clients</w:t>
            </w:r>
            <w:r w:rsidR="009B6E99" w:rsidRPr="00FF7849">
              <w:t>’</w:t>
            </w:r>
            <w:r w:rsidRPr="00FF7849">
              <w:t xml:space="preserve"> goals and objectives</w:t>
            </w:r>
          </w:p>
        </w:tc>
        <w:tc>
          <w:tcPr>
            <w:tcW w:w="2566" w:type="dxa"/>
          </w:tcPr>
          <w:sdt>
            <w:sdtPr>
              <w:alias w:val="Please select competency"/>
              <w:tag w:val="Please select"/>
              <w:id w:val="546952420"/>
              <w:placeholder>
                <w:docPart w:val="3DE9057EB65B467381657F0048476E39"/>
              </w:placeholder>
              <w:dropDownList>
                <w:listItem w:displayText="Demonstrated" w:value="Demonstrated"/>
                <w:listItem w:displayText="Not yet demonstrated" w:value="Not yet demonstrated"/>
              </w:dropDownList>
            </w:sdtPr>
            <w:sdtEndPr/>
            <w:sdtContent>
              <w:p w:rsidR="000A1EE6" w:rsidRPr="00FF7849" w:rsidRDefault="004866C6" w:rsidP="002707DD">
                <w:pPr>
                  <w:pStyle w:val="Markerfeedback"/>
                  <w:keepNext/>
                  <w:jc w:val="center"/>
                  <w:rPr>
                    <w:lang w:eastAsia="en-US"/>
                  </w:rPr>
                </w:pPr>
                <w:r w:rsidRPr="00FF7849">
                  <w:t>Not yet demonstrated</w:t>
                </w:r>
              </w:p>
            </w:sdtContent>
          </w:sdt>
        </w:tc>
      </w:tr>
      <w:tr w:rsidR="000A1EE6" w:rsidRPr="00FF7849" w:rsidTr="00FF7849">
        <w:trPr>
          <w:trHeight w:val="242"/>
        </w:trPr>
        <w:tc>
          <w:tcPr>
            <w:tcW w:w="565" w:type="dxa"/>
            <w:shd w:val="clear" w:color="auto" w:fill="auto"/>
          </w:tcPr>
          <w:p w:rsidR="000A1EE6" w:rsidRPr="00FF7849" w:rsidRDefault="00DF4364" w:rsidP="002707DD">
            <w:pPr>
              <w:pStyle w:val="tt"/>
              <w:keepNext/>
            </w:pPr>
            <w:r w:rsidRPr="00FF7849">
              <w:t>3</w:t>
            </w:r>
          </w:p>
        </w:tc>
        <w:tc>
          <w:tcPr>
            <w:tcW w:w="6621" w:type="dxa"/>
            <w:shd w:val="clear" w:color="auto" w:fill="auto"/>
          </w:tcPr>
          <w:p w:rsidR="000A1EE6" w:rsidRPr="00FF7849" w:rsidRDefault="00D45719" w:rsidP="002707DD">
            <w:pPr>
              <w:pStyle w:val="tt"/>
              <w:keepNext/>
            </w:pPr>
            <w:r w:rsidRPr="00FF7849">
              <w:t>Present</w:t>
            </w:r>
            <w:r w:rsidR="007566A5">
              <w:t>s</w:t>
            </w:r>
            <w:r w:rsidRPr="00FF7849">
              <w:t xml:space="preserve"> </w:t>
            </w:r>
            <w:r w:rsidR="007566A5">
              <w:t xml:space="preserve">appropriate </w:t>
            </w:r>
            <w:r w:rsidRPr="00FF7849">
              <w:t>broker solution to clients’ request</w:t>
            </w:r>
            <w:r w:rsidRPr="00FF7849" w:rsidDel="00074BB5">
              <w:t xml:space="preserve"> </w:t>
            </w:r>
          </w:p>
        </w:tc>
        <w:tc>
          <w:tcPr>
            <w:tcW w:w="2566" w:type="dxa"/>
          </w:tcPr>
          <w:sdt>
            <w:sdtPr>
              <w:alias w:val="Please select competency"/>
              <w:tag w:val="Please select"/>
              <w:id w:val="546952423"/>
              <w:placeholder>
                <w:docPart w:val="E6192AC301414A3EB8A03B763A70D171"/>
              </w:placeholder>
              <w:dropDownList>
                <w:listItem w:displayText="Demonstrated" w:value="Demonstrated"/>
                <w:listItem w:displayText="Not yet demonstrated" w:value="Not yet demonstrated"/>
              </w:dropDownList>
            </w:sdtPr>
            <w:sdtEndPr/>
            <w:sdtContent>
              <w:p w:rsidR="000A1EE6" w:rsidRPr="00FF7849" w:rsidRDefault="004866C6" w:rsidP="002707DD">
                <w:pPr>
                  <w:pStyle w:val="Markerfeedback"/>
                  <w:keepNext/>
                  <w:jc w:val="center"/>
                  <w:rPr>
                    <w:lang w:eastAsia="en-US"/>
                  </w:rPr>
                </w:pPr>
                <w:r w:rsidRPr="00FF7849">
                  <w:t>Not yet demonstrated</w:t>
                </w:r>
              </w:p>
            </w:sdtContent>
          </w:sdt>
        </w:tc>
      </w:tr>
      <w:tr w:rsidR="000A1EE6" w:rsidRPr="00FF7849" w:rsidTr="00FF7849">
        <w:trPr>
          <w:trHeight w:val="242"/>
        </w:trPr>
        <w:tc>
          <w:tcPr>
            <w:tcW w:w="565" w:type="dxa"/>
            <w:shd w:val="clear" w:color="auto" w:fill="auto"/>
          </w:tcPr>
          <w:p w:rsidR="000A1EE6" w:rsidRPr="00FF7849" w:rsidRDefault="00DF4364" w:rsidP="002707DD">
            <w:pPr>
              <w:pStyle w:val="tt"/>
              <w:keepNext/>
            </w:pPr>
            <w:r w:rsidRPr="00FF7849">
              <w:t>4</w:t>
            </w:r>
          </w:p>
        </w:tc>
        <w:tc>
          <w:tcPr>
            <w:tcW w:w="6621" w:type="dxa"/>
            <w:shd w:val="clear" w:color="auto" w:fill="auto"/>
          </w:tcPr>
          <w:p w:rsidR="000A1EE6" w:rsidRPr="00FF7849" w:rsidRDefault="00074BB5" w:rsidP="002707DD">
            <w:pPr>
              <w:pStyle w:val="tt"/>
              <w:keepNext/>
            </w:pPr>
            <w:r w:rsidRPr="00FF7849">
              <w:t>Explain</w:t>
            </w:r>
            <w:r w:rsidR="007566A5">
              <w:t>s</w:t>
            </w:r>
            <w:r w:rsidRPr="00FF7849">
              <w:t xml:space="preserve"> relative fees and charges</w:t>
            </w:r>
          </w:p>
        </w:tc>
        <w:tc>
          <w:tcPr>
            <w:tcW w:w="2566" w:type="dxa"/>
          </w:tcPr>
          <w:sdt>
            <w:sdtPr>
              <w:alias w:val="Please select competency"/>
              <w:tag w:val="Please select"/>
              <w:id w:val="546952426"/>
              <w:placeholder>
                <w:docPart w:val="57D21D3195FC4BB0AE8255B99C1B805B"/>
              </w:placeholder>
              <w:dropDownList>
                <w:listItem w:displayText="Demonstrated" w:value="Demonstrated"/>
                <w:listItem w:displayText="Not yet demonstrated" w:value="Not yet demonstrated"/>
              </w:dropDownList>
            </w:sdtPr>
            <w:sdtEndPr/>
            <w:sdtContent>
              <w:p w:rsidR="000A1EE6" w:rsidRPr="00FF7849" w:rsidRDefault="004866C6" w:rsidP="002707DD">
                <w:pPr>
                  <w:pStyle w:val="Markerfeedback"/>
                  <w:keepNext/>
                  <w:jc w:val="center"/>
                  <w:rPr>
                    <w:lang w:eastAsia="en-US"/>
                  </w:rPr>
                </w:pPr>
                <w:r w:rsidRPr="00FF7849">
                  <w:t>Not yet demonstrated</w:t>
                </w:r>
              </w:p>
            </w:sdtContent>
          </w:sdt>
        </w:tc>
      </w:tr>
      <w:tr w:rsidR="000A1EE6" w:rsidRPr="00FF7849" w:rsidTr="00FF7849">
        <w:trPr>
          <w:trHeight w:val="242"/>
        </w:trPr>
        <w:tc>
          <w:tcPr>
            <w:tcW w:w="565" w:type="dxa"/>
            <w:shd w:val="clear" w:color="auto" w:fill="auto"/>
          </w:tcPr>
          <w:p w:rsidR="000A1EE6" w:rsidRPr="00FF7849" w:rsidRDefault="00DF4364" w:rsidP="002707DD">
            <w:pPr>
              <w:pStyle w:val="tt"/>
              <w:keepNext/>
            </w:pPr>
            <w:r w:rsidRPr="00FF7849">
              <w:t>5</w:t>
            </w:r>
          </w:p>
        </w:tc>
        <w:tc>
          <w:tcPr>
            <w:tcW w:w="6621" w:type="dxa"/>
            <w:shd w:val="clear" w:color="auto" w:fill="auto"/>
          </w:tcPr>
          <w:p w:rsidR="000A1EE6" w:rsidRPr="00FF7849" w:rsidRDefault="00074BB5" w:rsidP="002707DD">
            <w:pPr>
              <w:pStyle w:val="tt"/>
              <w:keepNext/>
            </w:pPr>
            <w:r w:rsidRPr="00FF7849">
              <w:t>Collaborate</w:t>
            </w:r>
            <w:r w:rsidR="007566A5">
              <w:t>s</w:t>
            </w:r>
            <w:r w:rsidRPr="00FF7849">
              <w:t xml:space="preserve"> on risk identification</w:t>
            </w:r>
          </w:p>
        </w:tc>
        <w:tc>
          <w:tcPr>
            <w:tcW w:w="2566" w:type="dxa"/>
          </w:tcPr>
          <w:sdt>
            <w:sdtPr>
              <w:alias w:val="Please select competency"/>
              <w:tag w:val="Please select"/>
              <w:id w:val="546952429"/>
              <w:placeholder>
                <w:docPart w:val="87472BC80D1E49DA89ADB13978F16597"/>
              </w:placeholder>
              <w:dropDownList>
                <w:listItem w:displayText="Demonstrated" w:value="Demonstrated"/>
                <w:listItem w:displayText="Not yet demonstrated" w:value="Not yet demonstrated"/>
              </w:dropDownList>
            </w:sdtPr>
            <w:sdtEndPr/>
            <w:sdtContent>
              <w:p w:rsidR="000A1EE6" w:rsidRPr="00FF7849" w:rsidRDefault="004866C6" w:rsidP="002707DD">
                <w:pPr>
                  <w:pStyle w:val="Markerfeedback"/>
                  <w:keepNext/>
                  <w:jc w:val="center"/>
                  <w:rPr>
                    <w:lang w:eastAsia="en-US"/>
                  </w:rPr>
                </w:pPr>
                <w:r w:rsidRPr="00FF7849">
                  <w:t>Not yet demonstrated</w:t>
                </w:r>
              </w:p>
            </w:sdtContent>
          </w:sdt>
        </w:tc>
      </w:tr>
      <w:tr w:rsidR="000A1EE6" w:rsidRPr="00FF7849" w:rsidTr="00FF7849">
        <w:trPr>
          <w:trHeight w:val="242"/>
        </w:trPr>
        <w:tc>
          <w:tcPr>
            <w:tcW w:w="565" w:type="dxa"/>
            <w:shd w:val="clear" w:color="auto" w:fill="auto"/>
          </w:tcPr>
          <w:p w:rsidR="000A1EE6" w:rsidRPr="00FF7849" w:rsidRDefault="00DF4364" w:rsidP="002707DD">
            <w:pPr>
              <w:pStyle w:val="tt"/>
              <w:keepNext/>
            </w:pPr>
            <w:r w:rsidRPr="00FF7849">
              <w:t>6</w:t>
            </w:r>
          </w:p>
        </w:tc>
        <w:tc>
          <w:tcPr>
            <w:tcW w:w="6621" w:type="dxa"/>
            <w:shd w:val="clear" w:color="auto" w:fill="auto"/>
          </w:tcPr>
          <w:p w:rsidR="000A1EE6" w:rsidRPr="00FF7849" w:rsidRDefault="009450F6" w:rsidP="002707DD">
            <w:pPr>
              <w:pStyle w:val="tt"/>
              <w:keepNext/>
            </w:pPr>
            <w:r w:rsidRPr="00FF7849">
              <w:t>Respon</w:t>
            </w:r>
            <w:r w:rsidR="007566A5">
              <w:t>ds</w:t>
            </w:r>
            <w:r w:rsidRPr="00FF7849">
              <w:t xml:space="preserve"> to questions, record</w:t>
            </w:r>
            <w:r w:rsidR="007566A5">
              <w:t>s</w:t>
            </w:r>
            <w:r w:rsidRPr="00FF7849">
              <w:t xml:space="preserve"> customer feedback and actions taken</w:t>
            </w:r>
          </w:p>
        </w:tc>
        <w:tc>
          <w:tcPr>
            <w:tcW w:w="2566" w:type="dxa"/>
          </w:tcPr>
          <w:sdt>
            <w:sdtPr>
              <w:alias w:val="Please select competency"/>
              <w:tag w:val="Please select"/>
              <w:id w:val="546952432"/>
              <w:placeholder>
                <w:docPart w:val="3EDECA2584D04ACBA4CDB698DCDFE0F0"/>
              </w:placeholder>
              <w:dropDownList>
                <w:listItem w:displayText="Demonstrated" w:value="Demonstrated"/>
                <w:listItem w:displayText="Not yet demonstrated" w:value="Not yet demonstrated"/>
              </w:dropDownList>
            </w:sdtPr>
            <w:sdtEndPr/>
            <w:sdtContent>
              <w:p w:rsidR="000A1EE6" w:rsidRPr="00FF7849" w:rsidRDefault="004866C6" w:rsidP="002707DD">
                <w:pPr>
                  <w:pStyle w:val="Markerfeedback"/>
                  <w:keepNext/>
                  <w:jc w:val="center"/>
                  <w:rPr>
                    <w:lang w:eastAsia="en-US"/>
                  </w:rPr>
                </w:pPr>
                <w:r w:rsidRPr="00FF7849">
                  <w:t>Not yet demonstrated</w:t>
                </w:r>
              </w:p>
            </w:sdtContent>
          </w:sdt>
        </w:tc>
      </w:tr>
      <w:tr w:rsidR="005F75EB" w:rsidRPr="00FF7849" w:rsidTr="00597743">
        <w:trPr>
          <w:trHeight w:val="1134"/>
        </w:trPr>
        <w:tc>
          <w:tcPr>
            <w:tcW w:w="9752" w:type="dxa"/>
            <w:gridSpan w:val="3"/>
            <w:shd w:val="clear" w:color="auto" w:fill="auto"/>
          </w:tcPr>
          <w:p w:rsidR="005F75EB" w:rsidRDefault="005F75EB" w:rsidP="00597743">
            <w:pPr>
              <w:pStyle w:val="tt"/>
              <w:rPr>
                <w:b/>
              </w:rPr>
            </w:pPr>
            <w:r w:rsidRPr="00C76A23">
              <w:rPr>
                <w:b/>
              </w:rPr>
              <w:t>Student resubmission response (if required by assessor):</w:t>
            </w:r>
          </w:p>
          <w:p w:rsidR="00597743" w:rsidRPr="00597743" w:rsidRDefault="00597743" w:rsidP="00597743">
            <w:pPr>
              <w:pStyle w:val="Answerhere"/>
            </w:pPr>
          </w:p>
        </w:tc>
      </w:tr>
    </w:tbl>
    <w:p w:rsidR="004866C6" w:rsidRDefault="004866C6" w:rsidP="002707DD">
      <w:pPr>
        <w:rPr>
          <w:highlight w:val="yellow"/>
        </w:rPr>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186"/>
        <w:gridCol w:w="2566"/>
      </w:tblGrid>
      <w:tr w:rsidR="00FF7849" w:rsidTr="000B1E38">
        <w:trPr>
          <w:cantSplit/>
          <w:trHeight w:val="284"/>
        </w:trPr>
        <w:tc>
          <w:tcPr>
            <w:tcW w:w="7145" w:type="dxa"/>
            <w:shd w:val="clear" w:color="auto" w:fill="auto"/>
          </w:tcPr>
          <w:p w:rsidR="00FF7849" w:rsidRPr="00C73E26" w:rsidRDefault="00FF7849" w:rsidP="000B1E38">
            <w:pPr>
              <w:pStyle w:val="0ssssh"/>
            </w:pPr>
            <w:r w:rsidRPr="00272BA9">
              <w:t>Assessor feedback:</w:t>
            </w:r>
          </w:p>
        </w:tc>
        <w:tc>
          <w:tcPr>
            <w:tcW w:w="2551" w:type="dxa"/>
            <w:shd w:val="clear" w:color="auto" w:fill="auto"/>
          </w:tcPr>
          <w:p w:rsidR="00FF7849" w:rsidRPr="00C73E26" w:rsidRDefault="00FF7849" w:rsidP="000B1E38">
            <w:pPr>
              <w:pStyle w:val="0ssssh"/>
              <w:jc w:val="center"/>
            </w:pPr>
            <w:r w:rsidRPr="00525583">
              <w:t>Resubmission required?</w:t>
            </w:r>
          </w:p>
        </w:tc>
      </w:tr>
      <w:tr w:rsidR="00FF7849" w:rsidRPr="00525583" w:rsidTr="000B1E38">
        <w:trPr>
          <w:cantSplit/>
          <w:trHeight w:val="284"/>
        </w:trPr>
        <w:tc>
          <w:tcPr>
            <w:tcW w:w="7145" w:type="dxa"/>
            <w:shd w:val="clear" w:color="auto" w:fill="auto"/>
          </w:tcPr>
          <w:p w:rsidR="00FF7849" w:rsidRPr="00525583" w:rsidRDefault="00FF7849" w:rsidP="00162BF1">
            <w:pPr>
              <w:pStyle w:val="Markerfeedback"/>
            </w:pPr>
          </w:p>
        </w:tc>
        <w:tc>
          <w:tcPr>
            <w:tcW w:w="2551" w:type="dxa"/>
            <w:shd w:val="clear" w:color="auto" w:fill="auto"/>
          </w:tcPr>
          <w:p w:rsidR="00FF7849" w:rsidRPr="00525583" w:rsidRDefault="00592B5C" w:rsidP="000B1E38">
            <w:pPr>
              <w:pStyle w:val="Markerfeedback"/>
              <w:jc w:val="center"/>
            </w:pPr>
            <w:sdt>
              <w:sdtPr>
                <w:alias w:val="Resubmission required?"/>
                <w:tag w:val="Yes/No"/>
                <w:id w:val="546952512"/>
                <w:placeholder>
                  <w:docPart w:val="0D1CAF8B67434094B627AE9D2262E6FE"/>
                </w:placeholder>
                <w:dropDownList>
                  <w:listItem w:displayText="No" w:value="No"/>
                  <w:listItem w:displayText="Yes" w:value="Yes"/>
                </w:dropDownList>
              </w:sdtPr>
              <w:sdtEndPr/>
              <w:sdtContent>
                <w:r w:rsidR="00FF7849">
                  <w:t>No</w:t>
                </w:r>
              </w:sdtContent>
            </w:sdt>
          </w:p>
        </w:tc>
      </w:tr>
    </w:tbl>
    <w:p w:rsidR="004866C6" w:rsidRDefault="004866C6" w:rsidP="003A46A8">
      <w:pPr>
        <w:rPr>
          <w:highlight w:val="yellow"/>
        </w:rPr>
      </w:pPr>
    </w:p>
    <w:p w:rsidR="000B1776" w:rsidRDefault="000B1776" w:rsidP="0050043C">
      <w:pPr>
        <w:pStyle w:val="0mhindent"/>
      </w:pPr>
      <w:bookmarkStart w:id="14" w:name="_Ref314829390"/>
      <w:bookmarkStart w:id="15" w:name="_Toc309730150"/>
      <w:bookmarkStart w:id="16" w:name="_Toc302631123"/>
      <w:bookmarkStart w:id="17" w:name="_Ref314835689"/>
      <w:r>
        <w:lastRenderedPageBreak/>
        <w:t xml:space="preserve">Extract of Client information </w:t>
      </w:r>
      <w:r w:rsidRPr="00DD2008">
        <w:t>collection</w:t>
      </w:r>
      <w:r>
        <w:t xml:space="preserve"> tool/</w:t>
      </w:r>
      <w:r w:rsidR="00F94CFF">
        <w:t xml:space="preserve"> </w:t>
      </w:r>
      <w:r>
        <w:t>Fact Finder from written assignment</w:t>
      </w:r>
    </w:p>
    <w:p w:rsidR="00CD7930" w:rsidRPr="00CD7930" w:rsidRDefault="00CD7930" w:rsidP="00CD7930">
      <w:r>
        <w:t xml:space="preserve">This Client information collection tool/Fact Finder is the same information that you submitted </w:t>
      </w:r>
      <w:r w:rsidR="00513FB8">
        <w:t xml:space="preserve">in your written </w:t>
      </w:r>
      <w:r>
        <w:t xml:space="preserve">assignment. Please copy all of the below information </w:t>
      </w:r>
      <w:r w:rsidR="00513FB8">
        <w:t xml:space="preserve">across </w:t>
      </w:r>
      <w:r>
        <w:t xml:space="preserve">from your written assignment </w:t>
      </w:r>
      <w:r w:rsidR="00513FB8">
        <w:t>into your oral assignment.</w:t>
      </w:r>
    </w:p>
    <w:p w:rsidR="000B1776" w:rsidRDefault="000B1776" w:rsidP="000B1776">
      <w:pPr>
        <w:tabs>
          <w:tab w:val="left" w:leader="underscore" w:pos="4536"/>
        </w:tabs>
      </w:pPr>
      <w:r>
        <w:t xml:space="preserve">Appointment date: </w:t>
      </w:r>
    </w:p>
    <w:p w:rsidR="000B1776" w:rsidRDefault="000B1776" w:rsidP="000B1776">
      <w:pPr>
        <w:tabs>
          <w:tab w:val="left" w:leader="underscore" w:pos="4536"/>
        </w:tabs>
      </w:pPr>
      <w:r>
        <w:t xml:space="preserve">Appointment time: </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57" w:type="dxa"/>
          <w:bottom w:w="28" w:type="dxa"/>
          <w:right w:w="57" w:type="dxa"/>
        </w:tblCellMar>
        <w:tblLook w:val="01E0" w:firstRow="1" w:lastRow="1" w:firstColumn="1" w:lastColumn="1" w:noHBand="0" w:noVBand="0"/>
      </w:tblPr>
      <w:tblGrid>
        <w:gridCol w:w="1473"/>
        <w:gridCol w:w="1795"/>
        <w:gridCol w:w="10"/>
        <w:gridCol w:w="3237"/>
        <w:gridCol w:w="3237"/>
      </w:tblGrid>
      <w:tr w:rsidR="000B1776" w:rsidRPr="000C2904" w:rsidTr="0091306C">
        <w:tc>
          <w:tcPr>
            <w:tcW w:w="3278" w:type="dxa"/>
            <w:gridSpan w:val="3"/>
            <w:shd w:val="clear" w:color="auto" w:fill="auto"/>
          </w:tcPr>
          <w:p w:rsidR="000B1776" w:rsidRPr="00FE61FA" w:rsidRDefault="000B1776" w:rsidP="000B1776">
            <w:pPr>
              <w:pStyle w:val="th"/>
              <w:rPr>
                <w:szCs w:val="18"/>
              </w:rPr>
            </w:pPr>
          </w:p>
        </w:tc>
        <w:tc>
          <w:tcPr>
            <w:tcW w:w="3237" w:type="dxa"/>
            <w:shd w:val="clear" w:color="auto" w:fill="auto"/>
            <w:hideMark/>
          </w:tcPr>
          <w:p w:rsidR="000B1776" w:rsidRPr="00FE61FA" w:rsidRDefault="000B1776" w:rsidP="000B1776">
            <w:pPr>
              <w:pStyle w:val="th"/>
              <w:rPr>
                <w:szCs w:val="18"/>
              </w:rPr>
            </w:pPr>
            <w:r w:rsidRPr="00FE61FA">
              <w:rPr>
                <w:szCs w:val="18"/>
              </w:rPr>
              <w:t>Applicant 1</w:t>
            </w:r>
          </w:p>
        </w:tc>
        <w:tc>
          <w:tcPr>
            <w:tcW w:w="3237" w:type="dxa"/>
            <w:shd w:val="clear" w:color="auto" w:fill="auto"/>
            <w:hideMark/>
          </w:tcPr>
          <w:p w:rsidR="000B1776" w:rsidRPr="00FE61FA" w:rsidRDefault="000B1776" w:rsidP="000B1776">
            <w:pPr>
              <w:pStyle w:val="th"/>
              <w:rPr>
                <w:szCs w:val="18"/>
              </w:rPr>
            </w:pPr>
            <w:r w:rsidRPr="00FE61FA">
              <w:rPr>
                <w:szCs w:val="18"/>
              </w:rPr>
              <w:t>Applicant 2</w:t>
            </w: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 xml:space="preserve">Surname </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Other names</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1473" w:type="dxa"/>
            <w:vMerge w:val="restart"/>
            <w:shd w:val="clear" w:color="auto" w:fill="auto"/>
            <w:hideMark/>
          </w:tcPr>
          <w:p w:rsidR="000B1776" w:rsidRPr="00FE61FA" w:rsidRDefault="000B1776" w:rsidP="000B1776">
            <w:pPr>
              <w:pStyle w:val="tt"/>
              <w:rPr>
                <w:b/>
                <w:szCs w:val="18"/>
              </w:rPr>
            </w:pPr>
            <w:r w:rsidRPr="00FE61FA">
              <w:rPr>
                <w:b/>
                <w:szCs w:val="18"/>
              </w:rPr>
              <w:t>Contact details</w:t>
            </w:r>
          </w:p>
        </w:tc>
        <w:tc>
          <w:tcPr>
            <w:tcW w:w="1805" w:type="dxa"/>
            <w:gridSpan w:val="2"/>
            <w:shd w:val="clear" w:color="auto" w:fill="auto"/>
            <w:hideMark/>
          </w:tcPr>
          <w:p w:rsidR="000B1776" w:rsidRPr="00FE61FA" w:rsidRDefault="000B1776" w:rsidP="000B1776">
            <w:pPr>
              <w:pStyle w:val="tt"/>
              <w:rPr>
                <w:b/>
                <w:szCs w:val="18"/>
              </w:rPr>
            </w:pPr>
            <w:r w:rsidRPr="00FE61FA">
              <w:rPr>
                <w:b/>
                <w:szCs w:val="18"/>
              </w:rPr>
              <w:t xml:space="preserve">Address </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1473" w:type="dxa"/>
            <w:vMerge/>
            <w:shd w:val="clear" w:color="auto" w:fill="auto"/>
            <w:vAlign w:val="center"/>
            <w:hideMark/>
          </w:tcPr>
          <w:p w:rsidR="000B1776" w:rsidRPr="005906A9" w:rsidRDefault="000B1776" w:rsidP="000B1776">
            <w:pPr>
              <w:rPr>
                <w:rFonts w:ascii="Helvetica" w:hAnsi="Helvetica"/>
                <w:b/>
                <w:sz w:val="18"/>
                <w:szCs w:val="18"/>
              </w:rPr>
            </w:pPr>
          </w:p>
        </w:tc>
        <w:tc>
          <w:tcPr>
            <w:tcW w:w="1805" w:type="dxa"/>
            <w:gridSpan w:val="2"/>
            <w:shd w:val="clear" w:color="auto" w:fill="auto"/>
            <w:hideMark/>
          </w:tcPr>
          <w:p w:rsidR="00F94CFF" w:rsidRDefault="000B1776" w:rsidP="000B1776">
            <w:pPr>
              <w:pStyle w:val="tt"/>
              <w:rPr>
                <w:b/>
                <w:szCs w:val="18"/>
              </w:rPr>
            </w:pPr>
            <w:r w:rsidRPr="00FE61FA">
              <w:rPr>
                <w:b/>
                <w:szCs w:val="18"/>
              </w:rPr>
              <w:t>Phone (W)</w:t>
            </w:r>
          </w:p>
          <w:p w:rsidR="000B1776" w:rsidRPr="00FE61FA" w:rsidRDefault="000B1776" w:rsidP="000B1776">
            <w:pPr>
              <w:pStyle w:val="tt"/>
              <w:rPr>
                <w:b/>
                <w:szCs w:val="18"/>
              </w:rPr>
            </w:pPr>
            <w:r w:rsidRPr="00FE61FA">
              <w:rPr>
                <w:b/>
                <w:szCs w:val="18"/>
              </w:rPr>
              <w:t>Phone (H)</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1473" w:type="dxa"/>
            <w:vMerge/>
            <w:shd w:val="clear" w:color="auto" w:fill="auto"/>
            <w:vAlign w:val="center"/>
            <w:hideMark/>
          </w:tcPr>
          <w:p w:rsidR="000B1776" w:rsidRPr="005906A9" w:rsidRDefault="000B1776" w:rsidP="000B1776">
            <w:pPr>
              <w:rPr>
                <w:rFonts w:ascii="Helvetica" w:hAnsi="Helvetica"/>
                <w:b/>
                <w:sz w:val="18"/>
                <w:szCs w:val="18"/>
              </w:rPr>
            </w:pPr>
          </w:p>
        </w:tc>
        <w:tc>
          <w:tcPr>
            <w:tcW w:w="1805" w:type="dxa"/>
            <w:gridSpan w:val="2"/>
            <w:shd w:val="clear" w:color="auto" w:fill="auto"/>
            <w:hideMark/>
          </w:tcPr>
          <w:p w:rsidR="000B1776" w:rsidRPr="00FE61FA" w:rsidRDefault="000B1776" w:rsidP="000B1776">
            <w:pPr>
              <w:pStyle w:val="tt"/>
              <w:rPr>
                <w:b/>
                <w:szCs w:val="18"/>
              </w:rPr>
            </w:pPr>
            <w:r w:rsidRPr="00FE61FA">
              <w:rPr>
                <w:b/>
                <w:szCs w:val="18"/>
              </w:rPr>
              <w:t>Mobile</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1473" w:type="dxa"/>
            <w:vMerge/>
            <w:shd w:val="clear" w:color="auto" w:fill="auto"/>
            <w:vAlign w:val="center"/>
            <w:hideMark/>
          </w:tcPr>
          <w:p w:rsidR="000B1776" w:rsidRPr="005906A9" w:rsidRDefault="000B1776" w:rsidP="000B1776">
            <w:pPr>
              <w:rPr>
                <w:rFonts w:ascii="Helvetica" w:hAnsi="Helvetica"/>
                <w:b/>
                <w:sz w:val="18"/>
                <w:szCs w:val="18"/>
              </w:rPr>
            </w:pPr>
          </w:p>
        </w:tc>
        <w:tc>
          <w:tcPr>
            <w:tcW w:w="1805" w:type="dxa"/>
            <w:gridSpan w:val="2"/>
            <w:shd w:val="clear" w:color="auto" w:fill="auto"/>
            <w:hideMark/>
          </w:tcPr>
          <w:p w:rsidR="000B1776" w:rsidRPr="00FE61FA" w:rsidRDefault="000B1776" w:rsidP="000B1776">
            <w:pPr>
              <w:pStyle w:val="tt"/>
              <w:rPr>
                <w:b/>
                <w:szCs w:val="18"/>
              </w:rPr>
            </w:pPr>
            <w:r w:rsidRPr="00FE61FA">
              <w:rPr>
                <w:b/>
                <w:szCs w:val="18"/>
              </w:rPr>
              <w:t>Email</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Employment</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How long?</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F94CFF">
            <w:pPr>
              <w:pStyle w:val="tt"/>
              <w:rPr>
                <w:b/>
                <w:szCs w:val="18"/>
              </w:rPr>
            </w:pPr>
            <w:r w:rsidRPr="00FE61FA">
              <w:rPr>
                <w:b/>
                <w:szCs w:val="18"/>
              </w:rPr>
              <w:t>Previous employer</w:t>
            </w:r>
            <w:r>
              <w:rPr>
                <w:b/>
                <w:szCs w:val="18"/>
              </w:rPr>
              <w:t xml:space="preserve"> (if less than </w:t>
            </w:r>
            <w:r w:rsidR="00F94CFF">
              <w:rPr>
                <w:b/>
                <w:szCs w:val="18"/>
              </w:rPr>
              <w:t>two</w:t>
            </w:r>
            <w:r>
              <w:rPr>
                <w:b/>
                <w:szCs w:val="18"/>
              </w:rPr>
              <w:t xml:space="preserve"> years)</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How long?</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tcPr>
          <w:p w:rsidR="000B1776" w:rsidRPr="00BE67D7" w:rsidRDefault="000B1776" w:rsidP="00F94CFF">
            <w:pPr>
              <w:pStyle w:val="tt"/>
              <w:rPr>
                <w:b/>
                <w:szCs w:val="18"/>
              </w:rPr>
            </w:pPr>
            <w:r w:rsidRPr="00BE67D7">
              <w:rPr>
                <w:b/>
                <w:szCs w:val="18"/>
              </w:rPr>
              <w:t xml:space="preserve">Employment </w:t>
            </w:r>
            <w:r>
              <w:rPr>
                <w:b/>
                <w:szCs w:val="18"/>
              </w:rPr>
              <w:t>type</w:t>
            </w:r>
            <w:r w:rsidR="00F94CFF">
              <w:rPr>
                <w:b/>
                <w:szCs w:val="18"/>
              </w:rPr>
              <w:br/>
              <w:t>(FT/PT/Casual/Self-e</w:t>
            </w:r>
            <w:r>
              <w:rPr>
                <w:b/>
                <w:szCs w:val="18"/>
              </w:rPr>
              <w:t>mployed)</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Gross income (p.a.)</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Number of dependants</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78" w:type="dxa"/>
            <w:gridSpan w:val="3"/>
            <w:shd w:val="clear" w:color="auto" w:fill="auto"/>
            <w:hideMark/>
          </w:tcPr>
          <w:p w:rsidR="000B1776" w:rsidRPr="00FE61FA" w:rsidRDefault="000B1776" w:rsidP="000B1776">
            <w:pPr>
              <w:pStyle w:val="tt"/>
              <w:rPr>
                <w:b/>
                <w:szCs w:val="18"/>
              </w:rPr>
            </w:pPr>
            <w:r w:rsidRPr="00FE61FA">
              <w:rPr>
                <w:b/>
                <w:szCs w:val="18"/>
              </w:rPr>
              <w:t>Motor vehicles</w:t>
            </w:r>
          </w:p>
        </w:tc>
        <w:tc>
          <w:tcPr>
            <w:tcW w:w="3237" w:type="dxa"/>
            <w:shd w:val="clear" w:color="auto" w:fill="auto"/>
          </w:tcPr>
          <w:p w:rsidR="000B1776" w:rsidRPr="00042B5C" w:rsidRDefault="000B1776" w:rsidP="00162BF1">
            <w:pPr>
              <w:pStyle w:val="Answerhere"/>
            </w:pPr>
          </w:p>
        </w:tc>
        <w:tc>
          <w:tcPr>
            <w:tcW w:w="3237" w:type="dxa"/>
            <w:shd w:val="clear" w:color="auto" w:fill="auto"/>
          </w:tcPr>
          <w:p w:rsidR="000B1776" w:rsidRPr="00042B5C" w:rsidRDefault="000B1776" w:rsidP="00162BF1">
            <w:pPr>
              <w:pStyle w:val="Answerhere"/>
            </w:pPr>
          </w:p>
        </w:tc>
      </w:tr>
      <w:tr w:rsidR="000B1776" w:rsidRPr="000C2904" w:rsidTr="0091306C">
        <w:tc>
          <w:tcPr>
            <w:tcW w:w="3268" w:type="dxa"/>
            <w:gridSpan w:val="2"/>
            <w:shd w:val="clear" w:color="auto" w:fill="auto"/>
            <w:vAlign w:val="center"/>
            <w:hideMark/>
          </w:tcPr>
          <w:p w:rsidR="000B1776" w:rsidRPr="00FE61FA" w:rsidRDefault="000B1776" w:rsidP="000B1776">
            <w:pPr>
              <w:pStyle w:val="th"/>
              <w:jc w:val="left"/>
              <w:rPr>
                <w:szCs w:val="18"/>
              </w:rPr>
            </w:pPr>
            <w:r w:rsidRPr="00FE61FA">
              <w:rPr>
                <w:szCs w:val="18"/>
              </w:rPr>
              <w:t>Loan purpose</w:t>
            </w:r>
          </w:p>
        </w:tc>
        <w:tc>
          <w:tcPr>
            <w:tcW w:w="6484" w:type="dxa"/>
            <w:gridSpan w:val="3"/>
            <w:shd w:val="clear" w:color="auto" w:fill="auto"/>
          </w:tcPr>
          <w:p w:rsidR="000B1776" w:rsidRPr="00042B5C" w:rsidRDefault="000B1776" w:rsidP="00162BF1">
            <w:pPr>
              <w:pStyle w:val="Answerhere"/>
            </w:pPr>
          </w:p>
        </w:tc>
      </w:tr>
      <w:tr w:rsidR="000B1776" w:rsidRPr="000C2904" w:rsidTr="0091306C">
        <w:tc>
          <w:tcPr>
            <w:tcW w:w="3268" w:type="dxa"/>
            <w:gridSpan w:val="2"/>
            <w:shd w:val="clear" w:color="auto" w:fill="auto"/>
            <w:vAlign w:val="center"/>
            <w:hideMark/>
          </w:tcPr>
          <w:p w:rsidR="000B1776" w:rsidRPr="00FE61FA" w:rsidRDefault="000B1776" w:rsidP="000B1776">
            <w:pPr>
              <w:pStyle w:val="th"/>
              <w:jc w:val="left"/>
              <w:rPr>
                <w:szCs w:val="18"/>
              </w:rPr>
            </w:pPr>
            <w:r w:rsidRPr="00FE61FA">
              <w:rPr>
                <w:szCs w:val="18"/>
              </w:rPr>
              <w:t>Purchase price/Valuation</w:t>
            </w:r>
          </w:p>
        </w:tc>
        <w:tc>
          <w:tcPr>
            <w:tcW w:w="6484" w:type="dxa"/>
            <w:gridSpan w:val="3"/>
            <w:shd w:val="clear" w:color="auto" w:fill="auto"/>
          </w:tcPr>
          <w:p w:rsidR="000B1776" w:rsidRPr="00042B5C" w:rsidRDefault="000B1776" w:rsidP="00162BF1">
            <w:pPr>
              <w:pStyle w:val="Answerhere"/>
            </w:pPr>
          </w:p>
        </w:tc>
      </w:tr>
      <w:tr w:rsidR="000B1776" w:rsidRPr="000C2904" w:rsidTr="0091306C">
        <w:tc>
          <w:tcPr>
            <w:tcW w:w="3268" w:type="dxa"/>
            <w:gridSpan w:val="2"/>
            <w:shd w:val="clear" w:color="auto" w:fill="auto"/>
            <w:vAlign w:val="center"/>
            <w:hideMark/>
          </w:tcPr>
          <w:p w:rsidR="000B1776" w:rsidRPr="00FC3724" w:rsidRDefault="000B1776" w:rsidP="000B1776">
            <w:pPr>
              <w:pStyle w:val="th"/>
              <w:jc w:val="left"/>
              <w:rPr>
                <w:szCs w:val="18"/>
              </w:rPr>
            </w:pPr>
            <w:r w:rsidRPr="00FC3724">
              <w:rPr>
                <w:szCs w:val="18"/>
              </w:rPr>
              <w:t>Deposit on property</w:t>
            </w:r>
          </w:p>
        </w:tc>
        <w:tc>
          <w:tcPr>
            <w:tcW w:w="6484" w:type="dxa"/>
            <w:gridSpan w:val="3"/>
            <w:shd w:val="clear" w:color="auto" w:fill="auto"/>
          </w:tcPr>
          <w:p w:rsidR="000B1776" w:rsidRPr="00042B5C" w:rsidRDefault="000B1776" w:rsidP="00162BF1">
            <w:pPr>
              <w:pStyle w:val="Answerhere"/>
            </w:pPr>
          </w:p>
        </w:tc>
      </w:tr>
      <w:tr w:rsidR="000B1776" w:rsidRPr="000C2904" w:rsidTr="0091306C">
        <w:tc>
          <w:tcPr>
            <w:tcW w:w="3268" w:type="dxa"/>
            <w:gridSpan w:val="2"/>
            <w:shd w:val="clear" w:color="auto" w:fill="auto"/>
            <w:vAlign w:val="center"/>
            <w:hideMark/>
          </w:tcPr>
          <w:p w:rsidR="000B1776" w:rsidRPr="00FE61FA" w:rsidRDefault="000B1776" w:rsidP="0091306C">
            <w:pPr>
              <w:pStyle w:val="th"/>
              <w:keepNext w:val="0"/>
              <w:jc w:val="left"/>
              <w:rPr>
                <w:szCs w:val="18"/>
              </w:rPr>
            </w:pPr>
            <w:r w:rsidRPr="00FE61FA">
              <w:rPr>
                <w:szCs w:val="18"/>
              </w:rPr>
              <w:t>Loan amount</w:t>
            </w:r>
          </w:p>
        </w:tc>
        <w:tc>
          <w:tcPr>
            <w:tcW w:w="6484" w:type="dxa"/>
            <w:gridSpan w:val="3"/>
            <w:shd w:val="clear" w:color="auto" w:fill="auto"/>
          </w:tcPr>
          <w:p w:rsidR="000B1776" w:rsidRPr="00042B5C" w:rsidRDefault="000B1776" w:rsidP="00162BF1">
            <w:pPr>
              <w:pStyle w:val="Answerhere"/>
            </w:pPr>
          </w:p>
        </w:tc>
      </w:tr>
      <w:tr w:rsidR="000B1776" w:rsidRPr="000C2904" w:rsidTr="0091306C">
        <w:tc>
          <w:tcPr>
            <w:tcW w:w="3268" w:type="dxa"/>
            <w:gridSpan w:val="2"/>
            <w:shd w:val="clear" w:color="auto" w:fill="auto"/>
            <w:vAlign w:val="center"/>
            <w:hideMark/>
          </w:tcPr>
          <w:p w:rsidR="000B1776" w:rsidRPr="00FE61FA" w:rsidRDefault="000B1776" w:rsidP="0091306C">
            <w:pPr>
              <w:pStyle w:val="th"/>
              <w:keepNext w:val="0"/>
              <w:jc w:val="left"/>
              <w:rPr>
                <w:szCs w:val="18"/>
              </w:rPr>
            </w:pPr>
            <w:r w:rsidRPr="00FE61FA">
              <w:rPr>
                <w:szCs w:val="18"/>
              </w:rPr>
              <w:t>Borrowing capacity</w:t>
            </w:r>
            <w:r>
              <w:rPr>
                <w:szCs w:val="18"/>
              </w:rPr>
              <w:t xml:space="preserve"> (using Genworth serviceability calculation)</w:t>
            </w:r>
          </w:p>
        </w:tc>
        <w:tc>
          <w:tcPr>
            <w:tcW w:w="6484" w:type="dxa"/>
            <w:gridSpan w:val="3"/>
            <w:shd w:val="clear" w:color="auto" w:fill="auto"/>
          </w:tcPr>
          <w:p w:rsidR="000B1776" w:rsidRPr="00042B5C" w:rsidRDefault="000B1776" w:rsidP="00162BF1">
            <w:pPr>
              <w:pStyle w:val="Answerhere"/>
            </w:pPr>
          </w:p>
        </w:tc>
      </w:tr>
    </w:tbl>
    <w:p w:rsidR="000B1776" w:rsidRDefault="000B1776" w:rsidP="000B1776">
      <w:pPr>
        <w:pStyle w:val="0sh"/>
      </w:pPr>
      <w:bookmarkStart w:id="18" w:name="_Toc309730151"/>
      <w:bookmarkStart w:id="19" w:name="_Toc306787346"/>
      <w:bookmarkEnd w:id="14"/>
      <w:bookmarkEnd w:id="15"/>
      <w:bookmarkEnd w:id="16"/>
      <w:bookmarkEnd w:id="17"/>
      <w:r>
        <w:lastRenderedPageBreak/>
        <w:t>Assets and liabilities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2609"/>
        <w:gridCol w:w="1701"/>
        <w:gridCol w:w="1761"/>
        <w:gridCol w:w="1843"/>
        <w:gridCol w:w="1838"/>
      </w:tblGrid>
      <w:tr w:rsidR="000B1776" w:rsidRPr="000C2904" w:rsidTr="0091306C">
        <w:tc>
          <w:tcPr>
            <w:tcW w:w="4310" w:type="dxa"/>
            <w:gridSpan w:val="2"/>
            <w:shd w:val="clear" w:color="auto" w:fill="auto"/>
            <w:hideMark/>
          </w:tcPr>
          <w:p w:rsidR="000B1776" w:rsidRPr="00FE61FA" w:rsidRDefault="000B1776" w:rsidP="000B1776">
            <w:pPr>
              <w:pStyle w:val="th"/>
            </w:pPr>
            <w:r w:rsidRPr="00FE61FA">
              <w:t>Assets</w:t>
            </w:r>
          </w:p>
        </w:tc>
        <w:tc>
          <w:tcPr>
            <w:tcW w:w="5442" w:type="dxa"/>
            <w:gridSpan w:val="3"/>
            <w:shd w:val="clear" w:color="auto" w:fill="auto"/>
            <w:hideMark/>
          </w:tcPr>
          <w:p w:rsidR="000B1776" w:rsidRPr="00FE61FA" w:rsidRDefault="000B1776" w:rsidP="000B1776">
            <w:pPr>
              <w:pStyle w:val="th"/>
            </w:pPr>
            <w:r w:rsidRPr="00FE61FA">
              <w:t>Liabilities</w:t>
            </w:r>
          </w:p>
        </w:tc>
      </w:tr>
      <w:tr w:rsidR="000B1776" w:rsidRPr="000C2904" w:rsidTr="0091306C">
        <w:tc>
          <w:tcPr>
            <w:tcW w:w="2609" w:type="dxa"/>
            <w:shd w:val="clear" w:color="auto" w:fill="auto"/>
            <w:hideMark/>
          </w:tcPr>
          <w:p w:rsidR="000B1776" w:rsidRPr="00FE61FA" w:rsidRDefault="000B1776" w:rsidP="000B1776">
            <w:pPr>
              <w:pStyle w:val="th"/>
            </w:pPr>
            <w:r w:rsidRPr="00FE61FA">
              <w:t>Details</w:t>
            </w:r>
          </w:p>
        </w:tc>
        <w:tc>
          <w:tcPr>
            <w:tcW w:w="1701" w:type="dxa"/>
            <w:shd w:val="clear" w:color="auto" w:fill="auto"/>
            <w:hideMark/>
          </w:tcPr>
          <w:p w:rsidR="000B1776" w:rsidRPr="00FE61FA" w:rsidRDefault="000B1776" w:rsidP="000B1776">
            <w:pPr>
              <w:pStyle w:val="th"/>
            </w:pPr>
            <w:r w:rsidRPr="00FE61FA">
              <w:t>Market value</w:t>
            </w:r>
          </w:p>
        </w:tc>
        <w:tc>
          <w:tcPr>
            <w:tcW w:w="1761" w:type="dxa"/>
            <w:shd w:val="clear" w:color="auto" w:fill="auto"/>
            <w:hideMark/>
          </w:tcPr>
          <w:p w:rsidR="000B1776" w:rsidRPr="00FE61FA" w:rsidRDefault="000B1776" w:rsidP="000B1776">
            <w:pPr>
              <w:pStyle w:val="th"/>
            </w:pPr>
            <w:r w:rsidRPr="00FE61FA">
              <w:t>Details</w:t>
            </w:r>
          </w:p>
        </w:tc>
        <w:tc>
          <w:tcPr>
            <w:tcW w:w="1843" w:type="dxa"/>
            <w:shd w:val="clear" w:color="auto" w:fill="auto"/>
            <w:hideMark/>
          </w:tcPr>
          <w:p w:rsidR="000B1776" w:rsidRPr="00FE61FA" w:rsidRDefault="000B1776" w:rsidP="000B1776">
            <w:pPr>
              <w:pStyle w:val="th"/>
            </w:pPr>
            <w:r w:rsidRPr="00FE61FA">
              <w:t>Monthly payments</w:t>
            </w:r>
          </w:p>
        </w:tc>
        <w:tc>
          <w:tcPr>
            <w:tcW w:w="1838" w:type="dxa"/>
            <w:shd w:val="clear" w:color="auto" w:fill="auto"/>
            <w:hideMark/>
          </w:tcPr>
          <w:p w:rsidR="000B1776" w:rsidRPr="00FE61FA" w:rsidRDefault="000B1776" w:rsidP="000B1776">
            <w:pPr>
              <w:pStyle w:val="th"/>
            </w:pPr>
            <w:r w:rsidRPr="00FE61FA">
              <w:t>Amount owing</w:t>
            </w:r>
          </w:p>
        </w:tc>
      </w:tr>
      <w:tr w:rsidR="000B1776" w:rsidRPr="000C2904" w:rsidTr="0091306C">
        <w:tc>
          <w:tcPr>
            <w:tcW w:w="2609" w:type="dxa"/>
            <w:shd w:val="clear" w:color="auto" w:fill="auto"/>
            <w:hideMark/>
          </w:tcPr>
          <w:p w:rsidR="000B1776" w:rsidRPr="00FE61FA" w:rsidRDefault="000B1776" w:rsidP="000B1776">
            <w:pPr>
              <w:pStyle w:val="tt"/>
              <w:rPr>
                <w:szCs w:val="18"/>
              </w:rPr>
            </w:pPr>
            <w:r>
              <w:rPr>
                <w:szCs w:val="18"/>
              </w:rPr>
              <w:t xml:space="preserve">Owner Occupied </w:t>
            </w:r>
            <w:r w:rsidRPr="00FE61FA">
              <w:rPr>
                <w:szCs w:val="18"/>
              </w:rPr>
              <w:t>Property at:</w:t>
            </w:r>
            <w:r>
              <w:rPr>
                <w:szCs w:val="18"/>
              </w:rPr>
              <w:t xml:space="preserve"> </w:t>
            </w:r>
          </w:p>
        </w:tc>
        <w:tc>
          <w:tcPr>
            <w:tcW w:w="1701" w:type="dxa"/>
            <w:shd w:val="clear" w:color="auto" w:fill="auto"/>
          </w:tcPr>
          <w:p w:rsidR="000B1776" w:rsidRPr="004D1574" w:rsidRDefault="000B1776" w:rsidP="00162BF1">
            <w:pPr>
              <w:pStyle w:val="Answerhere"/>
              <w:rPr>
                <w:highlight w:val="yellow"/>
              </w:rPr>
            </w:pPr>
          </w:p>
        </w:tc>
        <w:tc>
          <w:tcPr>
            <w:tcW w:w="1761" w:type="dxa"/>
            <w:shd w:val="clear" w:color="auto" w:fill="auto"/>
            <w:hideMark/>
          </w:tcPr>
          <w:p w:rsidR="000B1776" w:rsidRPr="00FE61FA" w:rsidRDefault="000B1776" w:rsidP="000B1776">
            <w:pPr>
              <w:pStyle w:val="tt"/>
              <w:rPr>
                <w:szCs w:val="18"/>
              </w:rPr>
            </w:pPr>
            <w:r w:rsidRPr="00FE61FA">
              <w:rPr>
                <w:szCs w:val="18"/>
              </w:rPr>
              <w:t>Mortgage with:</w:t>
            </w:r>
          </w:p>
        </w:tc>
        <w:tc>
          <w:tcPr>
            <w:tcW w:w="1843" w:type="dxa"/>
            <w:shd w:val="clear" w:color="auto" w:fill="auto"/>
          </w:tcPr>
          <w:p w:rsidR="000B1776" w:rsidRPr="004D1574" w:rsidRDefault="000B1776" w:rsidP="00162BF1">
            <w:pPr>
              <w:pStyle w:val="Answerhere"/>
              <w:rPr>
                <w:highlight w:val="yellow"/>
              </w:rPr>
            </w:pPr>
          </w:p>
        </w:tc>
        <w:tc>
          <w:tcPr>
            <w:tcW w:w="1838" w:type="dxa"/>
            <w:shd w:val="clear" w:color="auto" w:fill="auto"/>
          </w:tcPr>
          <w:p w:rsidR="000B1776" w:rsidRPr="004D1574" w:rsidRDefault="000B1776" w:rsidP="00162BF1">
            <w:pPr>
              <w:pStyle w:val="Answerhere"/>
              <w:rPr>
                <w:highlight w:val="yellow"/>
              </w:rPr>
            </w:pPr>
          </w:p>
        </w:tc>
      </w:tr>
      <w:tr w:rsidR="000B1776" w:rsidRPr="000C2904" w:rsidTr="0091306C">
        <w:tc>
          <w:tcPr>
            <w:tcW w:w="2609" w:type="dxa"/>
            <w:shd w:val="clear" w:color="auto" w:fill="auto"/>
            <w:hideMark/>
          </w:tcPr>
          <w:p w:rsidR="000B1776" w:rsidRPr="00FE61FA" w:rsidRDefault="000B1776" w:rsidP="000B1776">
            <w:pPr>
              <w:pStyle w:val="tt"/>
              <w:rPr>
                <w:szCs w:val="18"/>
              </w:rPr>
            </w:pPr>
            <w:r>
              <w:rPr>
                <w:szCs w:val="18"/>
              </w:rPr>
              <w:t xml:space="preserve">Investment </w:t>
            </w:r>
            <w:r w:rsidRPr="00FE61FA">
              <w:rPr>
                <w:szCs w:val="18"/>
              </w:rPr>
              <w:t>Property at:</w:t>
            </w:r>
          </w:p>
        </w:tc>
        <w:tc>
          <w:tcPr>
            <w:tcW w:w="1701" w:type="dxa"/>
            <w:shd w:val="clear" w:color="auto" w:fill="auto"/>
          </w:tcPr>
          <w:p w:rsidR="000B1776" w:rsidRPr="004D1574" w:rsidRDefault="000B1776" w:rsidP="00162BF1">
            <w:pPr>
              <w:pStyle w:val="Answerhere"/>
              <w:rPr>
                <w:highlight w:val="yellow"/>
              </w:rPr>
            </w:pPr>
          </w:p>
        </w:tc>
        <w:tc>
          <w:tcPr>
            <w:tcW w:w="1761" w:type="dxa"/>
            <w:shd w:val="clear" w:color="auto" w:fill="auto"/>
            <w:hideMark/>
          </w:tcPr>
          <w:p w:rsidR="000B1776" w:rsidRPr="00FE61FA" w:rsidRDefault="000B1776" w:rsidP="000B1776">
            <w:pPr>
              <w:pStyle w:val="tt"/>
              <w:rPr>
                <w:szCs w:val="18"/>
              </w:rPr>
            </w:pPr>
            <w:r w:rsidRPr="00FE61FA">
              <w:rPr>
                <w:szCs w:val="18"/>
              </w:rPr>
              <w:t>Mortgage with:</w:t>
            </w:r>
          </w:p>
        </w:tc>
        <w:tc>
          <w:tcPr>
            <w:tcW w:w="1843" w:type="dxa"/>
            <w:shd w:val="clear" w:color="auto" w:fill="auto"/>
          </w:tcPr>
          <w:p w:rsidR="000B1776" w:rsidRPr="004D1574" w:rsidRDefault="000B1776" w:rsidP="00162BF1">
            <w:pPr>
              <w:pStyle w:val="Answerhere"/>
              <w:rPr>
                <w:highlight w:val="yellow"/>
              </w:rPr>
            </w:pPr>
          </w:p>
        </w:tc>
        <w:tc>
          <w:tcPr>
            <w:tcW w:w="1838" w:type="dxa"/>
            <w:shd w:val="clear" w:color="auto" w:fill="auto"/>
          </w:tcPr>
          <w:p w:rsidR="000B1776" w:rsidRPr="004D1574" w:rsidRDefault="000B1776" w:rsidP="00162BF1">
            <w:pPr>
              <w:pStyle w:val="Answerhere"/>
              <w:rPr>
                <w:highlight w:val="yellow"/>
              </w:rPr>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Cash at bank</w:t>
            </w:r>
            <w:r>
              <w:rPr>
                <w:szCs w:val="18"/>
              </w:rPr>
              <w:br/>
              <w:t>(includes fixed deposits)</w:t>
            </w:r>
          </w:p>
        </w:tc>
        <w:tc>
          <w:tcPr>
            <w:tcW w:w="1701" w:type="dxa"/>
            <w:shd w:val="clear" w:color="auto" w:fill="auto"/>
          </w:tcPr>
          <w:p w:rsidR="000B1776" w:rsidRPr="004D1574" w:rsidRDefault="000B1776" w:rsidP="00162BF1">
            <w:pPr>
              <w:pStyle w:val="Answerhere"/>
              <w:rPr>
                <w:highlight w:val="yellow"/>
              </w:rPr>
            </w:pPr>
          </w:p>
        </w:tc>
        <w:tc>
          <w:tcPr>
            <w:tcW w:w="1761" w:type="dxa"/>
            <w:shd w:val="clear" w:color="auto" w:fill="auto"/>
            <w:hideMark/>
          </w:tcPr>
          <w:p w:rsidR="000B1776" w:rsidRPr="00FE61FA" w:rsidRDefault="000B1776" w:rsidP="000B1776">
            <w:pPr>
              <w:pStyle w:val="tt"/>
              <w:rPr>
                <w:szCs w:val="18"/>
              </w:rPr>
            </w:pPr>
            <w:r w:rsidRPr="00FE61FA">
              <w:rPr>
                <w:szCs w:val="18"/>
              </w:rPr>
              <w:t>Car leasing</w:t>
            </w:r>
          </w:p>
        </w:tc>
        <w:tc>
          <w:tcPr>
            <w:tcW w:w="1843" w:type="dxa"/>
            <w:shd w:val="clear" w:color="auto" w:fill="auto"/>
          </w:tcPr>
          <w:p w:rsidR="000B1776" w:rsidRPr="004D1574" w:rsidRDefault="000B1776" w:rsidP="00162BF1">
            <w:pPr>
              <w:pStyle w:val="Answerhere"/>
              <w:rPr>
                <w:highlight w:val="yellow"/>
              </w:rPr>
            </w:pPr>
          </w:p>
        </w:tc>
        <w:tc>
          <w:tcPr>
            <w:tcW w:w="1838" w:type="dxa"/>
            <w:shd w:val="clear" w:color="auto" w:fill="auto"/>
          </w:tcPr>
          <w:p w:rsidR="000B1776" w:rsidRPr="004D1574" w:rsidRDefault="000B1776" w:rsidP="00162BF1">
            <w:pPr>
              <w:pStyle w:val="Answerhere"/>
              <w:rPr>
                <w:highlight w:val="yellow"/>
              </w:rPr>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Other cash</w:t>
            </w:r>
            <w:r>
              <w:rPr>
                <w:szCs w:val="18"/>
              </w:rPr>
              <w:br/>
              <w:t>(includes offset accounts)</w:t>
            </w:r>
          </w:p>
        </w:tc>
        <w:tc>
          <w:tcPr>
            <w:tcW w:w="1701" w:type="dxa"/>
            <w:shd w:val="clear" w:color="auto" w:fill="auto"/>
          </w:tcPr>
          <w:p w:rsidR="000B1776" w:rsidRPr="004D1574" w:rsidRDefault="000B1776" w:rsidP="00162BF1">
            <w:pPr>
              <w:pStyle w:val="Answerhere"/>
              <w:rPr>
                <w:highlight w:val="yellow"/>
              </w:rPr>
            </w:pPr>
          </w:p>
        </w:tc>
        <w:tc>
          <w:tcPr>
            <w:tcW w:w="1761" w:type="dxa"/>
            <w:shd w:val="clear" w:color="auto" w:fill="auto"/>
            <w:hideMark/>
          </w:tcPr>
          <w:p w:rsidR="000B1776" w:rsidRPr="00FE61FA" w:rsidRDefault="000B1776" w:rsidP="000B1776">
            <w:pPr>
              <w:pStyle w:val="tt"/>
              <w:rPr>
                <w:szCs w:val="18"/>
              </w:rPr>
            </w:pPr>
            <w:r w:rsidRPr="00FE61FA">
              <w:rPr>
                <w:szCs w:val="18"/>
              </w:rPr>
              <w:t>Personal loans</w:t>
            </w:r>
          </w:p>
          <w:p w:rsidR="000B1776" w:rsidRPr="00FE61FA" w:rsidRDefault="000B1776" w:rsidP="000B1776">
            <w:pPr>
              <w:pStyle w:val="tt"/>
              <w:rPr>
                <w:szCs w:val="18"/>
              </w:rPr>
            </w:pPr>
            <w:r w:rsidRPr="00FE61FA">
              <w:rPr>
                <w:szCs w:val="18"/>
              </w:rPr>
              <w:t>1.</w:t>
            </w:r>
          </w:p>
          <w:p w:rsidR="000B1776" w:rsidRPr="00FE61FA" w:rsidRDefault="000B1776" w:rsidP="000B1776">
            <w:pPr>
              <w:pStyle w:val="tt"/>
              <w:rPr>
                <w:szCs w:val="18"/>
              </w:rPr>
            </w:pPr>
            <w:r w:rsidRPr="00FE61FA">
              <w:rPr>
                <w:szCs w:val="18"/>
              </w:rPr>
              <w:t>2.</w:t>
            </w:r>
          </w:p>
        </w:tc>
        <w:tc>
          <w:tcPr>
            <w:tcW w:w="1843" w:type="dxa"/>
            <w:shd w:val="clear" w:color="auto" w:fill="auto"/>
          </w:tcPr>
          <w:p w:rsidR="000B1776" w:rsidRPr="00042B5C" w:rsidRDefault="000B1776" w:rsidP="00162BF1">
            <w:pPr>
              <w:pStyle w:val="Answerhere"/>
            </w:pPr>
          </w:p>
        </w:tc>
        <w:tc>
          <w:tcPr>
            <w:tcW w:w="1838" w:type="dxa"/>
            <w:shd w:val="clear" w:color="auto" w:fill="auto"/>
          </w:tcPr>
          <w:p w:rsidR="000B1776" w:rsidRPr="00042B5C" w:rsidRDefault="000B1776" w:rsidP="00162BF1">
            <w:pPr>
              <w:pStyle w:val="Answerhere"/>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Deposit paid on property</w:t>
            </w:r>
          </w:p>
        </w:tc>
        <w:tc>
          <w:tcPr>
            <w:tcW w:w="1701" w:type="dxa"/>
            <w:shd w:val="clear" w:color="auto" w:fill="auto"/>
          </w:tcPr>
          <w:p w:rsidR="000B1776" w:rsidRPr="004D1574" w:rsidRDefault="000B1776" w:rsidP="00162BF1">
            <w:pPr>
              <w:pStyle w:val="Answerhere"/>
              <w:rPr>
                <w:highlight w:val="yellow"/>
              </w:rPr>
            </w:pPr>
          </w:p>
        </w:tc>
        <w:tc>
          <w:tcPr>
            <w:tcW w:w="1761" w:type="dxa"/>
            <w:shd w:val="clear" w:color="auto" w:fill="auto"/>
            <w:hideMark/>
          </w:tcPr>
          <w:p w:rsidR="000B1776" w:rsidRPr="00FE61FA" w:rsidRDefault="000B1776" w:rsidP="000B1776">
            <w:pPr>
              <w:pStyle w:val="tt"/>
              <w:rPr>
                <w:szCs w:val="18"/>
              </w:rPr>
            </w:pPr>
            <w:r w:rsidRPr="00FE61FA">
              <w:rPr>
                <w:szCs w:val="18"/>
              </w:rPr>
              <w:t xml:space="preserve">Overdraft </w:t>
            </w:r>
          </w:p>
        </w:tc>
        <w:tc>
          <w:tcPr>
            <w:tcW w:w="1843" w:type="dxa"/>
            <w:shd w:val="clear" w:color="auto" w:fill="auto"/>
          </w:tcPr>
          <w:p w:rsidR="000B1776" w:rsidRPr="004D1574" w:rsidRDefault="000B1776" w:rsidP="00162BF1">
            <w:pPr>
              <w:pStyle w:val="Answerhere"/>
              <w:rPr>
                <w:highlight w:val="yellow"/>
              </w:rPr>
            </w:pPr>
          </w:p>
        </w:tc>
        <w:tc>
          <w:tcPr>
            <w:tcW w:w="1838" w:type="dxa"/>
            <w:shd w:val="clear" w:color="auto" w:fill="auto"/>
          </w:tcPr>
          <w:p w:rsidR="000B1776" w:rsidRPr="004D1574" w:rsidRDefault="000B1776" w:rsidP="00162BF1">
            <w:pPr>
              <w:pStyle w:val="Answerhere"/>
              <w:rPr>
                <w:highlight w:val="yellow"/>
              </w:rPr>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Motor vehicles:</w:t>
            </w:r>
          </w:p>
          <w:p w:rsidR="000B1776" w:rsidRPr="00226CD0" w:rsidRDefault="000B1776" w:rsidP="000B1776">
            <w:pPr>
              <w:pStyle w:val="tt"/>
              <w:rPr>
                <w:szCs w:val="18"/>
              </w:rPr>
            </w:pPr>
            <w:r w:rsidRPr="00FE61FA">
              <w:rPr>
                <w:szCs w:val="18"/>
              </w:rPr>
              <w:t>1.</w:t>
            </w:r>
            <w:r>
              <w:rPr>
                <w:szCs w:val="18"/>
              </w:rPr>
              <w:t xml:space="preserve"> </w:t>
            </w:r>
            <w:r w:rsidRPr="00226CD0">
              <w:t>2007 Commodore SS</w:t>
            </w:r>
          </w:p>
          <w:p w:rsidR="000B1776" w:rsidRPr="00FE61FA" w:rsidRDefault="000B1776" w:rsidP="000B1776">
            <w:pPr>
              <w:pStyle w:val="tt"/>
              <w:rPr>
                <w:szCs w:val="18"/>
              </w:rPr>
            </w:pPr>
            <w:r w:rsidRPr="00FE61FA">
              <w:rPr>
                <w:szCs w:val="18"/>
              </w:rPr>
              <w:t>2.</w:t>
            </w:r>
            <w:r>
              <w:rPr>
                <w:szCs w:val="18"/>
              </w:rPr>
              <w:t xml:space="preserve"> Suzuki </w:t>
            </w:r>
            <w:proofErr w:type="spellStart"/>
            <w:r>
              <w:rPr>
                <w:szCs w:val="18"/>
              </w:rPr>
              <w:t>Baleno</w:t>
            </w:r>
            <w:proofErr w:type="spellEnd"/>
          </w:p>
        </w:tc>
        <w:tc>
          <w:tcPr>
            <w:tcW w:w="1701" w:type="dxa"/>
            <w:shd w:val="clear" w:color="auto" w:fill="auto"/>
          </w:tcPr>
          <w:p w:rsidR="000B1776" w:rsidRPr="00042B5C" w:rsidRDefault="000B1776" w:rsidP="00162BF1">
            <w:pPr>
              <w:pStyle w:val="Answerhere"/>
            </w:pPr>
          </w:p>
        </w:tc>
        <w:tc>
          <w:tcPr>
            <w:tcW w:w="1761" w:type="dxa"/>
            <w:shd w:val="clear" w:color="auto" w:fill="auto"/>
            <w:hideMark/>
          </w:tcPr>
          <w:p w:rsidR="000B1776" w:rsidRPr="00FE61FA" w:rsidRDefault="000B1776" w:rsidP="000B1776">
            <w:pPr>
              <w:pStyle w:val="tt"/>
              <w:rPr>
                <w:szCs w:val="18"/>
              </w:rPr>
            </w:pPr>
            <w:r w:rsidRPr="00FE61FA">
              <w:rPr>
                <w:szCs w:val="18"/>
              </w:rPr>
              <w:t>Other loans:</w:t>
            </w:r>
          </w:p>
          <w:p w:rsidR="000B1776" w:rsidRPr="00FE61FA" w:rsidRDefault="000B1776" w:rsidP="000B1776">
            <w:pPr>
              <w:pStyle w:val="tt"/>
              <w:rPr>
                <w:szCs w:val="18"/>
              </w:rPr>
            </w:pPr>
            <w:r w:rsidRPr="00FE61FA">
              <w:rPr>
                <w:szCs w:val="18"/>
              </w:rPr>
              <w:t>1.</w:t>
            </w:r>
          </w:p>
          <w:p w:rsidR="000B1776" w:rsidRPr="00FE61FA" w:rsidRDefault="000B1776" w:rsidP="000B1776">
            <w:pPr>
              <w:pStyle w:val="tt"/>
              <w:rPr>
                <w:szCs w:val="18"/>
              </w:rPr>
            </w:pPr>
            <w:r w:rsidRPr="00FE61FA">
              <w:rPr>
                <w:szCs w:val="18"/>
              </w:rPr>
              <w:t>2.</w:t>
            </w:r>
          </w:p>
        </w:tc>
        <w:tc>
          <w:tcPr>
            <w:tcW w:w="1843" w:type="dxa"/>
            <w:shd w:val="clear" w:color="auto" w:fill="auto"/>
          </w:tcPr>
          <w:p w:rsidR="000B1776" w:rsidRPr="004D1574" w:rsidRDefault="000B1776" w:rsidP="00162BF1">
            <w:pPr>
              <w:pStyle w:val="Answerhere"/>
              <w:rPr>
                <w:highlight w:val="yellow"/>
              </w:rPr>
            </w:pPr>
          </w:p>
        </w:tc>
        <w:tc>
          <w:tcPr>
            <w:tcW w:w="1838" w:type="dxa"/>
            <w:shd w:val="clear" w:color="auto" w:fill="auto"/>
          </w:tcPr>
          <w:p w:rsidR="000B1776" w:rsidRPr="004D1574" w:rsidRDefault="000B1776" w:rsidP="00162BF1">
            <w:pPr>
              <w:pStyle w:val="Answerhere"/>
              <w:rPr>
                <w:highlight w:val="yellow"/>
              </w:rPr>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Personal effects</w:t>
            </w:r>
          </w:p>
        </w:tc>
        <w:tc>
          <w:tcPr>
            <w:tcW w:w="1701" w:type="dxa"/>
            <w:shd w:val="clear" w:color="auto" w:fill="auto"/>
          </w:tcPr>
          <w:p w:rsidR="000B1776" w:rsidRPr="00042B5C" w:rsidRDefault="000B1776" w:rsidP="00162BF1">
            <w:pPr>
              <w:pStyle w:val="Answerhere"/>
            </w:pPr>
          </w:p>
        </w:tc>
        <w:tc>
          <w:tcPr>
            <w:tcW w:w="1761" w:type="dxa"/>
            <w:shd w:val="clear" w:color="auto" w:fill="auto"/>
            <w:hideMark/>
          </w:tcPr>
          <w:p w:rsidR="00064DB0" w:rsidRDefault="000B1776" w:rsidP="000B1776">
            <w:pPr>
              <w:pStyle w:val="tt"/>
              <w:rPr>
                <w:szCs w:val="18"/>
              </w:rPr>
            </w:pPr>
            <w:r w:rsidRPr="00042B5C">
              <w:rPr>
                <w:szCs w:val="18"/>
              </w:rPr>
              <w:t>Credit card limit:</w:t>
            </w:r>
          </w:p>
          <w:p w:rsidR="000B1776" w:rsidRPr="00042B5C" w:rsidRDefault="000B1776" w:rsidP="00162BF1">
            <w:pPr>
              <w:pStyle w:val="Answerhere"/>
            </w:pPr>
            <w:r w:rsidRPr="00042B5C">
              <w:t>$</w:t>
            </w:r>
          </w:p>
        </w:tc>
        <w:tc>
          <w:tcPr>
            <w:tcW w:w="1843" w:type="dxa"/>
            <w:shd w:val="clear" w:color="auto" w:fill="auto"/>
          </w:tcPr>
          <w:p w:rsidR="000B1776" w:rsidRPr="00042B5C" w:rsidRDefault="000B1776" w:rsidP="00162BF1">
            <w:pPr>
              <w:pStyle w:val="Answerhere"/>
            </w:pPr>
          </w:p>
        </w:tc>
        <w:tc>
          <w:tcPr>
            <w:tcW w:w="1838" w:type="dxa"/>
            <w:shd w:val="clear" w:color="auto" w:fill="auto"/>
          </w:tcPr>
          <w:p w:rsidR="000B1776" w:rsidRPr="00042B5C" w:rsidRDefault="000B1776" w:rsidP="00162BF1">
            <w:pPr>
              <w:pStyle w:val="Answerhere"/>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Business value</w:t>
            </w:r>
            <w:r w:rsidR="00DF6C69">
              <w:rPr>
                <w:szCs w:val="18"/>
              </w:rPr>
              <w:t xml:space="preserve"> (if self-</w:t>
            </w:r>
            <w:r>
              <w:rPr>
                <w:szCs w:val="18"/>
              </w:rPr>
              <w:t>employed)</w:t>
            </w:r>
          </w:p>
        </w:tc>
        <w:tc>
          <w:tcPr>
            <w:tcW w:w="1701" w:type="dxa"/>
            <w:shd w:val="clear" w:color="auto" w:fill="auto"/>
          </w:tcPr>
          <w:p w:rsidR="000B1776" w:rsidRPr="00042B5C" w:rsidRDefault="000B1776" w:rsidP="00162BF1">
            <w:pPr>
              <w:pStyle w:val="Answerhere"/>
            </w:pPr>
          </w:p>
        </w:tc>
        <w:tc>
          <w:tcPr>
            <w:tcW w:w="1761" w:type="dxa"/>
            <w:shd w:val="clear" w:color="auto" w:fill="auto"/>
            <w:hideMark/>
          </w:tcPr>
          <w:p w:rsidR="00064DB0" w:rsidRDefault="000B1776" w:rsidP="000B1776">
            <w:pPr>
              <w:pStyle w:val="tt"/>
              <w:rPr>
                <w:szCs w:val="18"/>
              </w:rPr>
            </w:pPr>
            <w:r w:rsidRPr="00042B5C">
              <w:rPr>
                <w:szCs w:val="18"/>
              </w:rPr>
              <w:t>Credit card limit:</w:t>
            </w:r>
          </w:p>
          <w:p w:rsidR="000B1776" w:rsidRPr="00042B5C" w:rsidRDefault="000B1776" w:rsidP="00162BF1">
            <w:pPr>
              <w:pStyle w:val="Answerhere"/>
            </w:pPr>
            <w:r w:rsidRPr="00042B5C">
              <w:t>$</w:t>
            </w:r>
          </w:p>
        </w:tc>
        <w:tc>
          <w:tcPr>
            <w:tcW w:w="1843" w:type="dxa"/>
            <w:shd w:val="clear" w:color="auto" w:fill="auto"/>
          </w:tcPr>
          <w:p w:rsidR="000B1776" w:rsidRPr="00042B5C" w:rsidRDefault="000B1776" w:rsidP="00162BF1">
            <w:pPr>
              <w:pStyle w:val="Answerhere"/>
            </w:pPr>
          </w:p>
        </w:tc>
        <w:tc>
          <w:tcPr>
            <w:tcW w:w="1838" w:type="dxa"/>
            <w:shd w:val="clear" w:color="auto" w:fill="auto"/>
          </w:tcPr>
          <w:p w:rsidR="000B1776" w:rsidRPr="00042B5C" w:rsidRDefault="000B1776" w:rsidP="00162BF1">
            <w:pPr>
              <w:pStyle w:val="Answerhere"/>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Shares and investments</w:t>
            </w:r>
          </w:p>
        </w:tc>
        <w:tc>
          <w:tcPr>
            <w:tcW w:w="1701" w:type="dxa"/>
            <w:shd w:val="clear" w:color="auto" w:fill="auto"/>
          </w:tcPr>
          <w:p w:rsidR="000B1776" w:rsidRPr="00042B5C" w:rsidRDefault="000B1776" w:rsidP="00162BF1">
            <w:pPr>
              <w:pStyle w:val="Answerhere"/>
            </w:pPr>
          </w:p>
        </w:tc>
        <w:tc>
          <w:tcPr>
            <w:tcW w:w="1761" w:type="dxa"/>
            <w:shd w:val="clear" w:color="auto" w:fill="auto"/>
            <w:hideMark/>
          </w:tcPr>
          <w:p w:rsidR="000B1776" w:rsidRPr="00042B5C" w:rsidRDefault="000B1776" w:rsidP="000B1776">
            <w:pPr>
              <w:pStyle w:val="tt"/>
              <w:rPr>
                <w:szCs w:val="18"/>
              </w:rPr>
            </w:pPr>
            <w:r w:rsidRPr="00042B5C">
              <w:rPr>
                <w:szCs w:val="18"/>
              </w:rPr>
              <w:t>Other:</w:t>
            </w:r>
          </w:p>
        </w:tc>
        <w:tc>
          <w:tcPr>
            <w:tcW w:w="1843" w:type="dxa"/>
            <w:shd w:val="clear" w:color="auto" w:fill="auto"/>
          </w:tcPr>
          <w:p w:rsidR="000B1776" w:rsidRPr="00042B5C" w:rsidRDefault="000B1776" w:rsidP="00162BF1">
            <w:pPr>
              <w:pStyle w:val="Answerhere"/>
            </w:pPr>
          </w:p>
        </w:tc>
        <w:tc>
          <w:tcPr>
            <w:tcW w:w="1838" w:type="dxa"/>
            <w:shd w:val="clear" w:color="auto" w:fill="auto"/>
          </w:tcPr>
          <w:p w:rsidR="000B1776" w:rsidRPr="00042B5C" w:rsidRDefault="000B1776" w:rsidP="00162BF1">
            <w:pPr>
              <w:pStyle w:val="Answerhere"/>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Superannuation</w:t>
            </w:r>
          </w:p>
        </w:tc>
        <w:tc>
          <w:tcPr>
            <w:tcW w:w="1701" w:type="dxa"/>
            <w:shd w:val="clear" w:color="auto" w:fill="auto"/>
          </w:tcPr>
          <w:p w:rsidR="000B1776" w:rsidRPr="00042B5C" w:rsidRDefault="000B1776" w:rsidP="00162BF1">
            <w:pPr>
              <w:pStyle w:val="Answerhere"/>
            </w:pPr>
          </w:p>
        </w:tc>
        <w:tc>
          <w:tcPr>
            <w:tcW w:w="1761" w:type="dxa"/>
            <w:shd w:val="clear" w:color="auto" w:fill="auto"/>
            <w:hideMark/>
          </w:tcPr>
          <w:p w:rsidR="000B1776" w:rsidRPr="00042B5C" w:rsidRDefault="000B1776" w:rsidP="000B1776">
            <w:pPr>
              <w:pStyle w:val="tt"/>
              <w:rPr>
                <w:szCs w:val="18"/>
              </w:rPr>
            </w:pPr>
            <w:r w:rsidRPr="00042B5C">
              <w:rPr>
                <w:szCs w:val="18"/>
              </w:rPr>
              <w:t>Other:</w:t>
            </w:r>
          </w:p>
        </w:tc>
        <w:tc>
          <w:tcPr>
            <w:tcW w:w="1843" w:type="dxa"/>
            <w:shd w:val="clear" w:color="auto" w:fill="auto"/>
          </w:tcPr>
          <w:p w:rsidR="000B1776" w:rsidRPr="00042B5C" w:rsidRDefault="000B1776" w:rsidP="00162BF1">
            <w:pPr>
              <w:pStyle w:val="Answerhere"/>
            </w:pPr>
          </w:p>
        </w:tc>
        <w:tc>
          <w:tcPr>
            <w:tcW w:w="1838" w:type="dxa"/>
            <w:shd w:val="clear" w:color="auto" w:fill="auto"/>
          </w:tcPr>
          <w:p w:rsidR="000B1776" w:rsidRPr="00042B5C" w:rsidRDefault="000B1776" w:rsidP="00162BF1">
            <w:pPr>
              <w:pStyle w:val="Answerhere"/>
            </w:pPr>
          </w:p>
        </w:tc>
      </w:tr>
      <w:tr w:rsidR="000B1776" w:rsidRPr="000C2904" w:rsidTr="0091306C">
        <w:tc>
          <w:tcPr>
            <w:tcW w:w="2609" w:type="dxa"/>
            <w:shd w:val="clear" w:color="auto" w:fill="auto"/>
            <w:hideMark/>
          </w:tcPr>
          <w:p w:rsidR="000B1776" w:rsidRPr="00FE61FA" w:rsidRDefault="000B1776" w:rsidP="000B1776">
            <w:pPr>
              <w:pStyle w:val="tt"/>
              <w:rPr>
                <w:szCs w:val="18"/>
              </w:rPr>
            </w:pPr>
            <w:r w:rsidRPr="00FE61FA">
              <w:rPr>
                <w:szCs w:val="18"/>
              </w:rPr>
              <w:t>Other assets (give details)</w:t>
            </w:r>
          </w:p>
        </w:tc>
        <w:tc>
          <w:tcPr>
            <w:tcW w:w="1701" w:type="dxa"/>
            <w:shd w:val="clear" w:color="auto" w:fill="auto"/>
          </w:tcPr>
          <w:p w:rsidR="000B1776" w:rsidRPr="00042B5C" w:rsidRDefault="000B1776" w:rsidP="00162BF1">
            <w:pPr>
              <w:pStyle w:val="Answerhere"/>
            </w:pPr>
          </w:p>
        </w:tc>
        <w:tc>
          <w:tcPr>
            <w:tcW w:w="1761" w:type="dxa"/>
            <w:shd w:val="clear" w:color="auto" w:fill="auto"/>
            <w:hideMark/>
          </w:tcPr>
          <w:p w:rsidR="000B1776" w:rsidRPr="00042B5C" w:rsidRDefault="000B1776" w:rsidP="000B1776">
            <w:pPr>
              <w:pStyle w:val="tt"/>
              <w:rPr>
                <w:szCs w:val="18"/>
              </w:rPr>
            </w:pPr>
            <w:r w:rsidRPr="00042B5C">
              <w:rPr>
                <w:szCs w:val="18"/>
              </w:rPr>
              <w:t>Other:</w:t>
            </w:r>
          </w:p>
        </w:tc>
        <w:tc>
          <w:tcPr>
            <w:tcW w:w="1843" w:type="dxa"/>
            <w:shd w:val="clear" w:color="auto" w:fill="auto"/>
          </w:tcPr>
          <w:p w:rsidR="000B1776" w:rsidRPr="00042B5C" w:rsidRDefault="000B1776" w:rsidP="00162BF1">
            <w:pPr>
              <w:pStyle w:val="Answerhere"/>
            </w:pPr>
          </w:p>
        </w:tc>
        <w:tc>
          <w:tcPr>
            <w:tcW w:w="1838" w:type="dxa"/>
            <w:shd w:val="clear" w:color="auto" w:fill="auto"/>
          </w:tcPr>
          <w:p w:rsidR="000B1776" w:rsidRPr="00042B5C" w:rsidRDefault="000B1776" w:rsidP="00162BF1">
            <w:pPr>
              <w:pStyle w:val="Answerhere"/>
            </w:pPr>
          </w:p>
        </w:tc>
      </w:tr>
      <w:tr w:rsidR="000B1776" w:rsidRPr="000C2904" w:rsidTr="0091306C">
        <w:tc>
          <w:tcPr>
            <w:tcW w:w="2609" w:type="dxa"/>
            <w:shd w:val="clear" w:color="auto" w:fill="auto"/>
            <w:hideMark/>
          </w:tcPr>
          <w:p w:rsidR="000B1776" w:rsidRPr="00FE61FA" w:rsidRDefault="000B1776" w:rsidP="000B1776">
            <w:pPr>
              <w:pStyle w:val="tt"/>
              <w:rPr>
                <w:b/>
                <w:szCs w:val="18"/>
              </w:rPr>
            </w:pPr>
            <w:r w:rsidRPr="00FE61FA">
              <w:rPr>
                <w:b/>
                <w:szCs w:val="18"/>
              </w:rPr>
              <w:t>Total assets</w:t>
            </w:r>
          </w:p>
        </w:tc>
        <w:tc>
          <w:tcPr>
            <w:tcW w:w="1701" w:type="dxa"/>
            <w:shd w:val="clear" w:color="auto" w:fill="auto"/>
          </w:tcPr>
          <w:p w:rsidR="000B1776" w:rsidRPr="00042B5C" w:rsidRDefault="000B1776" w:rsidP="00162BF1">
            <w:pPr>
              <w:pStyle w:val="Answerhere"/>
              <w:rPr>
                <w:b/>
              </w:rPr>
            </w:pPr>
          </w:p>
        </w:tc>
        <w:tc>
          <w:tcPr>
            <w:tcW w:w="1761" w:type="dxa"/>
            <w:shd w:val="clear" w:color="auto" w:fill="auto"/>
            <w:hideMark/>
          </w:tcPr>
          <w:p w:rsidR="000B1776" w:rsidRPr="00042B5C" w:rsidRDefault="000B1776" w:rsidP="000B1776">
            <w:pPr>
              <w:pStyle w:val="tt"/>
              <w:rPr>
                <w:b/>
                <w:szCs w:val="18"/>
              </w:rPr>
            </w:pPr>
            <w:r w:rsidRPr="00042B5C">
              <w:rPr>
                <w:b/>
                <w:szCs w:val="18"/>
              </w:rPr>
              <w:t>Total liabilities</w:t>
            </w:r>
          </w:p>
        </w:tc>
        <w:tc>
          <w:tcPr>
            <w:tcW w:w="1843" w:type="dxa"/>
            <w:shd w:val="clear" w:color="auto" w:fill="auto"/>
          </w:tcPr>
          <w:p w:rsidR="000B1776" w:rsidRPr="00042B5C" w:rsidRDefault="000B1776" w:rsidP="00162BF1">
            <w:pPr>
              <w:pStyle w:val="Answerhere"/>
              <w:rPr>
                <w:b/>
              </w:rPr>
            </w:pPr>
          </w:p>
        </w:tc>
        <w:tc>
          <w:tcPr>
            <w:tcW w:w="1838" w:type="dxa"/>
            <w:shd w:val="clear" w:color="auto" w:fill="auto"/>
          </w:tcPr>
          <w:p w:rsidR="000B1776" w:rsidRPr="00042B5C" w:rsidRDefault="000B1776" w:rsidP="00162BF1">
            <w:pPr>
              <w:pStyle w:val="Answerhere"/>
              <w:rPr>
                <w:b/>
              </w:rPr>
            </w:pPr>
          </w:p>
        </w:tc>
      </w:tr>
    </w:tbl>
    <w:p w:rsidR="000B1776" w:rsidRDefault="000B1776" w:rsidP="00162BF1">
      <w:pPr>
        <w:pStyle w:val="Answerhere"/>
      </w:pPr>
      <w:r>
        <w:t>Surplus/deficiency</w:t>
      </w:r>
      <w:r w:rsidR="00162BF1">
        <w:t xml:space="preserve">: </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6929"/>
        <w:gridCol w:w="2823"/>
      </w:tblGrid>
      <w:tr w:rsidR="000B1776" w:rsidRPr="00995B7D" w:rsidTr="00162BF1">
        <w:tc>
          <w:tcPr>
            <w:tcW w:w="9752" w:type="dxa"/>
            <w:gridSpan w:val="2"/>
          </w:tcPr>
          <w:bookmarkEnd w:id="18"/>
          <w:bookmarkEnd w:id="19"/>
          <w:p w:rsidR="000B1776" w:rsidRPr="009E5BC8" w:rsidRDefault="000B1776" w:rsidP="0091306C">
            <w:pPr>
              <w:pStyle w:val="th"/>
              <w:rPr>
                <w:rFonts w:cs="Times New Roman"/>
              </w:rPr>
            </w:pPr>
            <w:r w:rsidRPr="00995B7D">
              <w:t>CURRENT MONTHLY LIVING EXPENSES</w:t>
            </w:r>
            <w:r>
              <w:t xml:space="preserve"> (Provide a breakdown of the total amount listed in the case study </w:t>
            </w:r>
            <w:r w:rsidR="0091306C">
              <w:t>—</w:t>
            </w:r>
            <w:r>
              <w:t xml:space="preserve"> use your discretion)</w:t>
            </w:r>
          </w:p>
        </w:tc>
      </w:tr>
      <w:tr w:rsidR="000B1776" w:rsidRPr="000557F5" w:rsidTr="00162BF1">
        <w:tc>
          <w:tcPr>
            <w:tcW w:w="6929" w:type="dxa"/>
          </w:tcPr>
          <w:p w:rsidR="000B1776" w:rsidRPr="009E5BC8" w:rsidRDefault="000B1776" w:rsidP="000B1776">
            <w:pPr>
              <w:pStyle w:val="tt"/>
            </w:pPr>
            <w:r>
              <w:t>Food/h</w:t>
            </w:r>
            <w:r w:rsidRPr="00995B7D">
              <w:t>ousekeeping</w:t>
            </w:r>
          </w:p>
        </w:tc>
        <w:tc>
          <w:tcPr>
            <w:tcW w:w="2823" w:type="dxa"/>
          </w:tcPr>
          <w:p w:rsidR="000B1776" w:rsidRPr="009E5BC8" w:rsidRDefault="000B1776" w:rsidP="000B1776">
            <w:pPr>
              <w:pStyle w:val="Answerhere"/>
              <w:rPr>
                <w:szCs w:val="16"/>
              </w:rPr>
            </w:pPr>
          </w:p>
        </w:tc>
      </w:tr>
      <w:tr w:rsidR="000B1776" w:rsidRPr="000557F5" w:rsidTr="00162BF1">
        <w:tc>
          <w:tcPr>
            <w:tcW w:w="6929" w:type="dxa"/>
          </w:tcPr>
          <w:p w:rsidR="000B1776" w:rsidRPr="009E5BC8" w:rsidRDefault="000B1776" w:rsidP="000B1776">
            <w:pPr>
              <w:pStyle w:val="tt"/>
              <w:rPr>
                <w:i/>
              </w:rPr>
            </w:pPr>
            <w:r w:rsidRPr="00995B7D">
              <w:t xml:space="preserve">Insurance </w:t>
            </w:r>
            <w:r w:rsidRPr="00995B7D">
              <w:rPr>
                <w:i/>
              </w:rPr>
              <w:t>(e.g. motor vehicles, home cont</w:t>
            </w:r>
            <w:r>
              <w:rPr>
                <w:i/>
              </w:rPr>
              <w:t>ents/ building, medical, life/</w:t>
            </w:r>
            <w:r w:rsidRPr="00995B7D">
              <w:rPr>
                <w:i/>
              </w:rPr>
              <w:t>income protection)</w:t>
            </w:r>
          </w:p>
        </w:tc>
        <w:tc>
          <w:tcPr>
            <w:tcW w:w="2823" w:type="dxa"/>
          </w:tcPr>
          <w:p w:rsidR="000B1776" w:rsidRPr="009E5BC8" w:rsidRDefault="000B1776" w:rsidP="000B1776">
            <w:pPr>
              <w:pStyle w:val="Answerhere"/>
              <w:rPr>
                <w:szCs w:val="16"/>
              </w:rPr>
            </w:pPr>
          </w:p>
        </w:tc>
      </w:tr>
      <w:tr w:rsidR="000B1776" w:rsidRPr="000557F5" w:rsidTr="00162BF1">
        <w:tc>
          <w:tcPr>
            <w:tcW w:w="6929" w:type="dxa"/>
          </w:tcPr>
          <w:p w:rsidR="000B1776" w:rsidRPr="009E5BC8" w:rsidRDefault="000B1776" w:rsidP="000B1776">
            <w:pPr>
              <w:pStyle w:val="tt"/>
            </w:pPr>
            <w:r w:rsidRPr="00995B7D">
              <w:t>Utilities</w:t>
            </w:r>
            <w:r w:rsidRPr="001C267B">
              <w:rPr>
                <w:i/>
              </w:rPr>
              <w:t xml:space="preserve"> (e.g. rates, gas, electricity, transport)</w:t>
            </w:r>
          </w:p>
        </w:tc>
        <w:tc>
          <w:tcPr>
            <w:tcW w:w="2823" w:type="dxa"/>
          </w:tcPr>
          <w:p w:rsidR="000B1776" w:rsidRPr="009E5BC8" w:rsidRDefault="000B1776" w:rsidP="000B1776">
            <w:pPr>
              <w:pStyle w:val="Answerhere"/>
              <w:rPr>
                <w:szCs w:val="16"/>
              </w:rPr>
            </w:pPr>
          </w:p>
        </w:tc>
      </w:tr>
      <w:tr w:rsidR="000B1776" w:rsidRPr="000557F5" w:rsidTr="00162BF1">
        <w:tc>
          <w:tcPr>
            <w:tcW w:w="6929" w:type="dxa"/>
          </w:tcPr>
          <w:p w:rsidR="000B1776" w:rsidRPr="009E5BC8" w:rsidRDefault="000B1776" w:rsidP="000B1776">
            <w:pPr>
              <w:pStyle w:val="tt"/>
              <w:rPr>
                <w:i/>
              </w:rPr>
            </w:pPr>
            <w:r w:rsidRPr="00995B7D">
              <w:t xml:space="preserve">Transport </w:t>
            </w:r>
            <w:r w:rsidRPr="00995B7D">
              <w:rPr>
                <w:i/>
              </w:rPr>
              <w:t>(e.g. public transport, petrol, registration, repairs)</w:t>
            </w:r>
          </w:p>
        </w:tc>
        <w:tc>
          <w:tcPr>
            <w:tcW w:w="2823" w:type="dxa"/>
          </w:tcPr>
          <w:p w:rsidR="000B1776" w:rsidRPr="009E5BC8" w:rsidRDefault="000B1776" w:rsidP="000B1776">
            <w:pPr>
              <w:pStyle w:val="Answerhere"/>
              <w:rPr>
                <w:szCs w:val="16"/>
              </w:rPr>
            </w:pPr>
          </w:p>
        </w:tc>
      </w:tr>
      <w:tr w:rsidR="000B1776" w:rsidRPr="000557F5" w:rsidTr="00162BF1">
        <w:tc>
          <w:tcPr>
            <w:tcW w:w="6929" w:type="dxa"/>
          </w:tcPr>
          <w:p w:rsidR="000B1776" w:rsidRPr="009E5BC8" w:rsidRDefault="000B1776" w:rsidP="000B1776">
            <w:pPr>
              <w:pStyle w:val="tt"/>
              <w:rPr>
                <w:i/>
              </w:rPr>
            </w:pPr>
            <w:r w:rsidRPr="00995B7D">
              <w:t xml:space="preserve">Education </w:t>
            </w:r>
            <w:r w:rsidRPr="00995B7D">
              <w:rPr>
                <w:i/>
              </w:rPr>
              <w:t>(e.g. school, college, university)</w:t>
            </w:r>
          </w:p>
        </w:tc>
        <w:tc>
          <w:tcPr>
            <w:tcW w:w="2823" w:type="dxa"/>
          </w:tcPr>
          <w:p w:rsidR="000B1776" w:rsidRPr="009E5BC8" w:rsidRDefault="000B1776" w:rsidP="000B1776">
            <w:pPr>
              <w:pStyle w:val="Answerhere"/>
              <w:rPr>
                <w:szCs w:val="16"/>
              </w:rPr>
            </w:pPr>
          </w:p>
        </w:tc>
      </w:tr>
      <w:tr w:rsidR="000B1776" w:rsidRPr="000557F5" w:rsidTr="00162BF1">
        <w:tc>
          <w:tcPr>
            <w:tcW w:w="6929" w:type="dxa"/>
          </w:tcPr>
          <w:p w:rsidR="000B1776" w:rsidRPr="009E5BC8" w:rsidRDefault="000B1776" w:rsidP="000B1776">
            <w:pPr>
              <w:pStyle w:val="tt"/>
            </w:pPr>
            <w:r w:rsidRPr="00995B7D">
              <w:t>Dependents support</w:t>
            </w:r>
            <w:r>
              <w:t xml:space="preserve"> </w:t>
            </w:r>
            <w:r w:rsidRPr="001C267B">
              <w:rPr>
                <w:i/>
              </w:rPr>
              <w:t>(e.g. childcare, child maintenance)</w:t>
            </w:r>
          </w:p>
        </w:tc>
        <w:tc>
          <w:tcPr>
            <w:tcW w:w="2823" w:type="dxa"/>
          </w:tcPr>
          <w:p w:rsidR="000B1776" w:rsidRPr="009E5BC8" w:rsidRDefault="000B1776" w:rsidP="000B1776">
            <w:pPr>
              <w:pStyle w:val="Answerhere"/>
              <w:rPr>
                <w:szCs w:val="16"/>
              </w:rPr>
            </w:pPr>
          </w:p>
        </w:tc>
      </w:tr>
      <w:tr w:rsidR="000B1776" w:rsidRPr="000557F5" w:rsidTr="00162BF1">
        <w:tc>
          <w:tcPr>
            <w:tcW w:w="6929" w:type="dxa"/>
          </w:tcPr>
          <w:p w:rsidR="000B1776" w:rsidRPr="009E5BC8" w:rsidRDefault="000B1776" w:rsidP="000B1776">
            <w:pPr>
              <w:pStyle w:val="tt"/>
            </w:pPr>
            <w:r w:rsidRPr="00995B7D">
              <w:t>Entertainment</w:t>
            </w:r>
          </w:p>
        </w:tc>
        <w:tc>
          <w:tcPr>
            <w:tcW w:w="2823" w:type="dxa"/>
          </w:tcPr>
          <w:p w:rsidR="000B1776" w:rsidRPr="009E5BC8" w:rsidRDefault="000B1776" w:rsidP="000B1776">
            <w:pPr>
              <w:pStyle w:val="Answerhere"/>
              <w:rPr>
                <w:szCs w:val="16"/>
              </w:rPr>
            </w:pPr>
          </w:p>
        </w:tc>
      </w:tr>
      <w:tr w:rsidR="000B1776" w:rsidRPr="000557F5" w:rsidTr="00162BF1">
        <w:tc>
          <w:tcPr>
            <w:tcW w:w="6929" w:type="dxa"/>
            <w:tcBorders>
              <w:bottom w:val="single" w:sz="4" w:space="0" w:color="auto"/>
            </w:tcBorders>
          </w:tcPr>
          <w:p w:rsidR="000B1776" w:rsidRPr="009E5BC8" w:rsidRDefault="000B1776" w:rsidP="000B1776">
            <w:pPr>
              <w:pStyle w:val="tt"/>
              <w:rPr>
                <w:rFonts w:cs="Times New Roman"/>
              </w:rPr>
            </w:pPr>
            <w:r w:rsidRPr="00995B7D">
              <w:t>Other (detail below:</w:t>
            </w:r>
          </w:p>
        </w:tc>
        <w:tc>
          <w:tcPr>
            <w:tcW w:w="2823" w:type="dxa"/>
          </w:tcPr>
          <w:p w:rsidR="000B1776" w:rsidRPr="009E5BC8" w:rsidRDefault="000B1776" w:rsidP="000B1776">
            <w:pPr>
              <w:pStyle w:val="Answerhere"/>
              <w:rPr>
                <w:szCs w:val="16"/>
              </w:rPr>
            </w:pPr>
          </w:p>
        </w:tc>
      </w:tr>
      <w:tr w:rsidR="000B1776" w:rsidRPr="000557F5" w:rsidTr="00162BF1">
        <w:tc>
          <w:tcPr>
            <w:tcW w:w="6929" w:type="dxa"/>
            <w:tcBorders>
              <w:bottom w:val="single" w:sz="4" w:space="0" w:color="auto"/>
            </w:tcBorders>
          </w:tcPr>
          <w:p w:rsidR="000B1776" w:rsidRPr="00995B7D" w:rsidRDefault="000B1776" w:rsidP="000B1776">
            <w:pPr>
              <w:rPr>
                <w:sz w:val="16"/>
                <w:szCs w:val="16"/>
              </w:rPr>
            </w:pPr>
          </w:p>
        </w:tc>
        <w:tc>
          <w:tcPr>
            <w:tcW w:w="2823" w:type="dxa"/>
          </w:tcPr>
          <w:p w:rsidR="000B1776" w:rsidRPr="009E5BC8" w:rsidRDefault="000B1776" w:rsidP="000B1776">
            <w:pPr>
              <w:pStyle w:val="Answerhere"/>
              <w:rPr>
                <w:szCs w:val="16"/>
              </w:rPr>
            </w:pPr>
          </w:p>
        </w:tc>
      </w:tr>
      <w:tr w:rsidR="000B1776" w:rsidRPr="003B3260" w:rsidTr="00162BF1">
        <w:tc>
          <w:tcPr>
            <w:tcW w:w="6929" w:type="dxa"/>
            <w:tcBorders>
              <w:top w:val="nil"/>
              <w:left w:val="single" w:sz="4" w:space="0" w:color="auto"/>
              <w:bottom w:val="single" w:sz="4" w:space="0" w:color="auto"/>
            </w:tcBorders>
            <w:shd w:val="clear" w:color="auto" w:fill="auto"/>
          </w:tcPr>
          <w:p w:rsidR="000B1776" w:rsidRPr="009E5BC8" w:rsidRDefault="000B1776" w:rsidP="000B1776">
            <w:pPr>
              <w:rPr>
                <w:b/>
                <w:sz w:val="18"/>
                <w:szCs w:val="16"/>
              </w:rPr>
            </w:pPr>
            <w:r>
              <w:rPr>
                <w:b/>
                <w:sz w:val="16"/>
                <w:szCs w:val="16"/>
              </w:rPr>
              <w:t xml:space="preserve">MONTHLY LIVING EXPENSES </w:t>
            </w:r>
          </w:p>
        </w:tc>
        <w:tc>
          <w:tcPr>
            <w:tcW w:w="2823" w:type="dxa"/>
            <w:tcBorders>
              <w:bottom w:val="single" w:sz="4" w:space="0" w:color="auto"/>
            </w:tcBorders>
            <w:shd w:val="clear" w:color="auto" w:fill="auto"/>
          </w:tcPr>
          <w:p w:rsidR="000B1776" w:rsidRPr="00162BF1" w:rsidRDefault="000B1776" w:rsidP="00162BF1">
            <w:pPr>
              <w:pStyle w:val="Answerhere"/>
              <w:jc w:val="center"/>
              <w:rPr>
                <w:rFonts w:eastAsiaTheme="majorEastAsia"/>
                <w:b/>
              </w:rPr>
            </w:pPr>
          </w:p>
        </w:tc>
      </w:tr>
    </w:tbl>
    <w:p w:rsidR="000B1776" w:rsidRDefault="000B1776" w:rsidP="000B1776">
      <w:pPr>
        <w:pStyle w:val="0sh"/>
      </w:pPr>
      <w:bookmarkStart w:id="20" w:name="_Toc309730152"/>
      <w:bookmarkStart w:id="21" w:name="_Toc306787347"/>
      <w:r>
        <w:lastRenderedPageBreak/>
        <w:t>Needs analysis</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7" w:type="dxa"/>
          <w:left w:w="57" w:type="dxa"/>
          <w:bottom w:w="57" w:type="dxa"/>
          <w:right w:w="57" w:type="dxa"/>
        </w:tblCellMar>
        <w:tblLook w:val="01E0" w:firstRow="1" w:lastRow="1" w:firstColumn="1" w:lastColumn="1" w:noHBand="0" w:noVBand="0"/>
      </w:tblPr>
      <w:tblGrid>
        <w:gridCol w:w="579"/>
        <w:gridCol w:w="2227"/>
        <w:gridCol w:w="2354"/>
        <w:gridCol w:w="4592"/>
      </w:tblGrid>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sidRPr="00FE61FA">
              <w:rPr>
                <w:b/>
                <w:szCs w:val="18"/>
              </w:rPr>
              <w:t>1</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Name of your current lender?</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sidRPr="00FE61FA">
              <w:rPr>
                <w:b/>
                <w:szCs w:val="18"/>
              </w:rPr>
              <w:t>2</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 xml:space="preserve">What type of </w:t>
            </w:r>
            <w:r>
              <w:rPr>
                <w:b/>
                <w:szCs w:val="18"/>
              </w:rPr>
              <w:t xml:space="preserve">mortgage </w:t>
            </w:r>
            <w:r w:rsidRPr="00FE61FA">
              <w:rPr>
                <w:b/>
                <w:szCs w:val="18"/>
              </w:rPr>
              <w:t>loan do you have?</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sidRPr="00FE61FA">
              <w:rPr>
                <w:b/>
                <w:szCs w:val="18"/>
              </w:rPr>
              <w:t>3</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Why did you choose this particular loan and lender?</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4</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What is the interest rate?</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5</w:t>
            </w:r>
          </w:p>
        </w:tc>
        <w:tc>
          <w:tcPr>
            <w:tcW w:w="2227" w:type="dxa"/>
            <w:vMerge w:val="restart"/>
            <w:shd w:val="clear" w:color="auto" w:fill="auto"/>
            <w:hideMark/>
          </w:tcPr>
          <w:p w:rsidR="000B1776" w:rsidRPr="00FE61FA" w:rsidRDefault="000B1776" w:rsidP="000B1776">
            <w:pPr>
              <w:pStyle w:val="tt"/>
              <w:rPr>
                <w:b/>
                <w:szCs w:val="18"/>
              </w:rPr>
            </w:pPr>
            <w:r w:rsidRPr="00FE61FA">
              <w:rPr>
                <w:b/>
                <w:szCs w:val="18"/>
              </w:rPr>
              <w:t>What are your payments?</w:t>
            </w:r>
          </w:p>
        </w:tc>
        <w:tc>
          <w:tcPr>
            <w:tcW w:w="2354" w:type="dxa"/>
            <w:shd w:val="clear" w:color="auto" w:fill="auto"/>
            <w:hideMark/>
          </w:tcPr>
          <w:p w:rsidR="000B1776" w:rsidRPr="00FE61FA" w:rsidRDefault="000B1776" w:rsidP="000B1776">
            <w:pPr>
              <w:pStyle w:val="tt"/>
              <w:rPr>
                <w:b/>
                <w:szCs w:val="18"/>
              </w:rPr>
            </w:pPr>
            <w:r w:rsidRPr="00FE61FA">
              <w:rPr>
                <w:b/>
                <w:szCs w:val="18"/>
              </w:rPr>
              <w:t>Amount</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6</w:t>
            </w:r>
          </w:p>
        </w:tc>
        <w:tc>
          <w:tcPr>
            <w:tcW w:w="2227" w:type="dxa"/>
            <w:vMerge/>
            <w:shd w:val="clear" w:color="auto" w:fill="auto"/>
            <w:vAlign w:val="center"/>
            <w:hideMark/>
          </w:tcPr>
          <w:p w:rsidR="000B1776" w:rsidRPr="005906A9" w:rsidRDefault="000B1776" w:rsidP="000B1776">
            <w:pPr>
              <w:rPr>
                <w:rFonts w:ascii="Helvetica" w:hAnsi="Helvetica"/>
                <w:b/>
                <w:sz w:val="18"/>
                <w:szCs w:val="18"/>
              </w:rPr>
            </w:pPr>
          </w:p>
        </w:tc>
        <w:tc>
          <w:tcPr>
            <w:tcW w:w="2354" w:type="dxa"/>
            <w:shd w:val="clear" w:color="auto" w:fill="auto"/>
            <w:hideMark/>
          </w:tcPr>
          <w:p w:rsidR="000B1776" w:rsidRPr="00FE61FA" w:rsidRDefault="000B1776" w:rsidP="000B1776">
            <w:pPr>
              <w:pStyle w:val="tt"/>
              <w:rPr>
                <w:b/>
                <w:szCs w:val="18"/>
              </w:rPr>
            </w:pPr>
            <w:r w:rsidRPr="00FE61FA">
              <w:rPr>
                <w:b/>
                <w:szCs w:val="18"/>
              </w:rPr>
              <w:t xml:space="preserve">Frequency </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7</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Do you know the fees and charges?</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8</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 xml:space="preserve">What is your proposed purpose for the loan </w:t>
            </w:r>
            <w:r>
              <w:rPr>
                <w:b/>
                <w:szCs w:val="18"/>
              </w:rPr>
              <w:t>you are applying for</w:t>
            </w:r>
            <w:r w:rsidRPr="00FE61FA">
              <w:rPr>
                <w:b/>
                <w:szCs w:val="18"/>
              </w:rPr>
              <w:t>?</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9</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Branch access available</w:t>
            </w:r>
            <w:r>
              <w:rPr>
                <w:b/>
                <w:szCs w:val="18"/>
              </w:rPr>
              <w:t xml:space="preserve"> with current lender</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10</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Internet banking available</w:t>
            </w:r>
            <w:r>
              <w:rPr>
                <w:b/>
                <w:szCs w:val="18"/>
              </w:rPr>
              <w:t xml:space="preserve"> with current lender</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11</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Phone banking available</w:t>
            </w:r>
            <w:r>
              <w:rPr>
                <w:b/>
                <w:szCs w:val="18"/>
              </w:rPr>
              <w:t xml:space="preserve"> with current lender</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12</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Lenders not to be considered</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13</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Type of loan sought</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14</w:t>
            </w:r>
          </w:p>
        </w:tc>
        <w:tc>
          <w:tcPr>
            <w:tcW w:w="4581" w:type="dxa"/>
            <w:gridSpan w:val="2"/>
            <w:shd w:val="clear" w:color="auto" w:fill="auto"/>
            <w:hideMark/>
          </w:tcPr>
          <w:p w:rsidR="000B1776" w:rsidRPr="00FE61FA" w:rsidRDefault="000B1776" w:rsidP="000B1776">
            <w:pPr>
              <w:pStyle w:val="tt"/>
              <w:rPr>
                <w:b/>
                <w:szCs w:val="18"/>
              </w:rPr>
            </w:pPr>
            <w:r>
              <w:rPr>
                <w:b/>
                <w:szCs w:val="18"/>
              </w:rPr>
              <w:t xml:space="preserve">Preferred </w:t>
            </w:r>
            <w:r w:rsidRPr="00FE61FA">
              <w:rPr>
                <w:b/>
                <w:szCs w:val="18"/>
              </w:rPr>
              <w:t>Interest rate</w:t>
            </w:r>
            <w:r>
              <w:rPr>
                <w:b/>
                <w:szCs w:val="18"/>
              </w:rPr>
              <w:t xml:space="preserve"> range</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15</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Payment frequency</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16</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Redraw</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17</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Offset</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18</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Salary crediting</w:t>
            </w:r>
          </w:p>
        </w:tc>
        <w:tc>
          <w:tcPr>
            <w:tcW w:w="4592" w:type="dxa"/>
            <w:shd w:val="clear" w:color="auto" w:fill="auto"/>
          </w:tcPr>
          <w:p w:rsidR="000B1776" w:rsidRPr="00042B5C" w:rsidRDefault="000B1776" w:rsidP="00162BF1">
            <w:pPr>
              <w:pStyle w:val="Answerhere"/>
            </w:pPr>
          </w:p>
        </w:tc>
      </w:tr>
      <w:tr w:rsidR="000B1776" w:rsidRPr="000C2904" w:rsidTr="003301FD">
        <w:trPr>
          <w:trHeight w:val="567"/>
        </w:trPr>
        <w:tc>
          <w:tcPr>
            <w:tcW w:w="579" w:type="dxa"/>
            <w:shd w:val="clear" w:color="auto" w:fill="auto"/>
            <w:hideMark/>
          </w:tcPr>
          <w:p w:rsidR="000B1776" w:rsidRPr="00FE61FA" w:rsidRDefault="000B1776" w:rsidP="000B1776">
            <w:pPr>
              <w:pStyle w:val="tt"/>
              <w:rPr>
                <w:b/>
                <w:szCs w:val="18"/>
              </w:rPr>
            </w:pPr>
            <w:r>
              <w:rPr>
                <w:b/>
                <w:szCs w:val="18"/>
              </w:rPr>
              <w:t>19</w:t>
            </w:r>
          </w:p>
        </w:tc>
        <w:tc>
          <w:tcPr>
            <w:tcW w:w="4581" w:type="dxa"/>
            <w:gridSpan w:val="2"/>
            <w:shd w:val="clear" w:color="auto" w:fill="auto"/>
            <w:hideMark/>
          </w:tcPr>
          <w:p w:rsidR="000B1776" w:rsidRPr="00FE61FA" w:rsidRDefault="000B1776" w:rsidP="000B1776">
            <w:pPr>
              <w:pStyle w:val="tt"/>
              <w:rPr>
                <w:b/>
                <w:szCs w:val="18"/>
              </w:rPr>
            </w:pPr>
            <w:r w:rsidRPr="00FE61FA">
              <w:rPr>
                <w:b/>
                <w:szCs w:val="18"/>
              </w:rPr>
              <w:t>Low fees and charges</w:t>
            </w:r>
          </w:p>
        </w:tc>
        <w:tc>
          <w:tcPr>
            <w:tcW w:w="4592" w:type="dxa"/>
            <w:shd w:val="clear" w:color="auto" w:fill="auto"/>
          </w:tcPr>
          <w:p w:rsidR="000B1776" w:rsidRPr="00042B5C" w:rsidRDefault="000B1776" w:rsidP="00162BF1">
            <w:pPr>
              <w:pStyle w:val="Answerhere"/>
            </w:pPr>
          </w:p>
        </w:tc>
      </w:tr>
    </w:tbl>
    <w:p w:rsidR="003301FD" w:rsidRDefault="003301FD" w:rsidP="003301FD">
      <w:pPr>
        <w:pStyle w:val="0sh"/>
      </w:pPr>
      <w:bookmarkStart w:id="22" w:name="_Toc309730153"/>
      <w:bookmarkStart w:id="23" w:name="_Toc306787348"/>
      <w:bookmarkEnd w:id="20"/>
      <w:bookmarkEnd w:id="21"/>
      <w:r>
        <w:lastRenderedPageBreak/>
        <w:t xml:space="preserve">Notes </w:t>
      </w:r>
    </w:p>
    <w:p w:rsidR="003301FD" w:rsidRDefault="003301FD" w:rsidP="003301FD">
      <w:r w:rsidRPr="00BE3D02">
        <w:rPr>
          <w:b/>
          <w:i/>
        </w:rPr>
        <w:t>NB:</w:t>
      </w:r>
      <w:r w:rsidRPr="00BD2607">
        <w:t xml:space="preserve"> </w:t>
      </w:r>
      <w:r>
        <w:t>Providing</w:t>
      </w:r>
      <w:r w:rsidRPr="00BD2607">
        <w:t xml:space="preserve"> substantive notes</w:t>
      </w:r>
      <w:r>
        <w:t xml:space="preserve"> here</w:t>
      </w:r>
      <w:r w:rsidRPr="00BD2607">
        <w:t xml:space="preserve"> is </w:t>
      </w:r>
      <w:r>
        <w:t>a compulsory part of your assessment.</w:t>
      </w:r>
      <w:r w:rsidR="00CD7930" w:rsidRPr="00CD7930">
        <w:t xml:space="preserve"> </w:t>
      </w:r>
    </w:p>
    <w:bookmarkEnd w:id="22"/>
    <w:bookmarkEnd w:id="23"/>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7" w:type="dxa"/>
          <w:left w:w="57" w:type="dxa"/>
          <w:bottom w:w="57" w:type="dxa"/>
          <w:right w:w="57" w:type="dxa"/>
        </w:tblCellMar>
        <w:tblLook w:val="01E0" w:firstRow="1" w:lastRow="1" w:firstColumn="1" w:lastColumn="1" w:noHBand="0" w:noVBand="0"/>
      </w:tblPr>
      <w:tblGrid>
        <w:gridCol w:w="9639"/>
      </w:tblGrid>
      <w:tr w:rsidR="000B1776" w:rsidRPr="000C2904" w:rsidTr="000B1776">
        <w:trPr>
          <w:trHeight w:val="8505"/>
        </w:trPr>
        <w:tc>
          <w:tcPr>
            <w:tcW w:w="9639" w:type="dxa"/>
          </w:tcPr>
          <w:p w:rsidR="000B1776" w:rsidRPr="000C2904" w:rsidRDefault="000B1776" w:rsidP="00162BF1">
            <w:pPr>
              <w:pStyle w:val="Answerhere"/>
            </w:pPr>
          </w:p>
        </w:tc>
      </w:tr>
    </w:tbl>
    <w:p w:rsidR="000B1776" w:rsidRDefault="000B1776" w:rsidP="000B1776">
      <w:pPr>
        <w:pStyle w:val="0sh"/>
      </w:pPr>
      <w:bookmarkStart w:id="24" w:name="_Toc309730154"/>
      <w:bookmarkStart w:id="25" w:name="_Toc306787349"/>
      <w:r>
        <w:lastRenderedPageBreak/>
        <w:t>Anticipated fees and charges</w:t>
      </w:r>
      <w:bookmarkEnd w:id="24"/>
      <w:bookmarkEnd w:id="25"/>
      <w:r>
        <w:t xml:space="preserve"> </w:t>
      </w:r>
    </w:p>
    <w:tbl>
      <w:tblPr>
        <w:tblW w:w="9752" w:type="dxa"/>
        <w:tblBorders>
          <w:top w:val="single" w:sz="2" w:space="0" w:color="auto"/>
          <w:left w:val="single" w:sz="2" w:space="0" w:color="auto"/>
          <w:bottom w:val="single" w:sz="2" w:space="0" w:color="auto"/>
          <w:right w:val="single" w:sz="2" w:space="0" w:color="auto"/>
          <w:insideV w:val="single" w:sz="2" w:space="0" w:color="auto"/>
        </w:tblBorders>
        <w:tblLayout w:type="fixed"/>
        <w:tblCellMar>
          <w:top w:w="57" w:type="dxa"/>
          <w:left w:w="57" w:type="dxa"/>
          <w:bottom w:w="57" w:type="dxa"/>
          <w:right w:w="57" w:type="dxa"/>
        </w:tblCellMar>
        <w:tblLook w:val="01E0" w:firstRow="1" w:lastRow="1" w:firstColumn="1" w:lastColumn="1" w:noHBand="0" w:noVBand="0"/>
      </w:tblPr>
      <w:tblGrid>
        <w:gridCol w:w="4168"/>
        <w:gridCol w:w="5584"/>
      </w:tblGrid>
      <w:tr w:rsidR="000B1776" w:rsidRPr="000C2904" w:rsidTr="003301FD">
        <w:tc>
          <w:tcPr>
            <w:tcW w:w="4168" w:type="dxa"/>
            <w:tcBorders>
              <w:top w:val="single" w:sz="2" w:space="0" w:color="auto"/>
            </w:tcBorders>
            <w:shd w:val="clear" w:color="auto" w:fill="auto"/>
            <w:hideMark/>
          </w:tcPr>
          <w:p w:rsidR="000B1776" w:rsidRPr="00FE61FA" w:rsidRDefault="000B1776" w:rsidP="000B1776">
            <w:pPr>
              <w:pStyle w:val="tt"/>
            </w:pPr>
            <w:r w:rsidRPr="00FE61FA">
              <w:t>Anticipated purchase price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Deposit</w:t>
            </w:r>
            <w:r>
              <w:t xml:space="preserve"> on property</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tcBorders>
              <w:bottom w:val="nil"/>
            </w:tcBorders>
            <w:shd w:val="clear" w:color="auto" w:fill="auto"/>
            <w:hideMark/>
          </w:tcPr>
          <w:p w:rsidR="000B1776" w:rsidRPr="00FE61FA" w:rsidRDefault="000B1776" w:rsidP="000B1776">
            <w:pPr>
              <w:pStyle w:val="tt"/>
            </w:pPr>
            <w:r w:rsidRPr="00FE61FA">
              <w:t>Loan amount</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tcBorders>
              <w:top w:val="nil"/>
              <w:bottom w:val="single" w:sz="2" w:space="0" w:color="auto"/>
            </w:tcBorders>
            <w:shd w:val="clear" w:color="auto" w:fill="auto"/>
            <w:hideMark/>
          </w:tcPr>
          <w:p w:rsidR="000B1776" w:rsidRPr="00FE61FA" w:rsidRDefault="000B1776" w:rsidP="000B1776">
            <w:pPr>
              <w:pStyle w:val="tt"/>
            </w:pPr>
            <w:r w:rsidRPr="00FE61FA">
              <w:t>LVR</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tcBorders>
              <w:top w:val="single" w:sz="2" w:space="0" w:color="auto"/>
              <w:bottom w:val="nil"/>
            </w:tcBorders>
            <w:shd w:val="clear" w:color="auto" w:fill="auto"/>
            <w:hideMark/>
          </w:tcPr>
          <w:p w:rsidR="000B1776" w:rsidRPr="00226CD0" w:rsidRDefault="000B1776" w:rsidP="000B1776">
            <w:pPr>
              <w:pStyle w:val="tt"/>
              <w:rPr>
                <w:b/>
                <w:u w:val="single"/>
              </w:rPr>
            </w:pPr>
            <w:r w:rsidRPr="00226CD0">
              <w:rPr>
                <w:b/>
                <w:u w:val="single"/>
              </w:rPr>
              <w:t>Purchase costs</w:t>
            </w:r>
          </w:p>
        </w:tc>
        <w:tc>
          <w:tcPr>
            <w:tcW w:w="5584" w:type="dxa"/>
            <w:tcBorders>
              <w:top w:val="single" w:sz="2" w:space="0" w:color="auto"/>
              <w:bottom w:val="nil"/>
            </w:tcBorders>
            <w:shd w:val="clear" w:color="auto" w:fill="auto"/>
          </w:tcPr>
          <w:p w:rsidR="000B1776" w:rsidRPr="00042B5C" w:rsidRDefault="000B1776" w:rsidP="000B1776">
            <w:pPr>
              <w:pStyle w:val="Answerhere"/>
              <w:rPr>
                <w:sz w:val="18"/>
                <w:szCs w:val="18"/>
              </w:rPr>
            </w:pPr>
          </w:p>
        </w:tc>
      </w:tr>
      <w:tr w:rsidR="000B1776" w:rsidRPr="000C2904" w:rsidTr="003301FD">
        <w:tc>
          <w:tcPr>
            <w:tcW w:w="4168" w:type="dxa"/>
            <w:tcBorders>
              <w:top w:val="nil"/>
            </w:tcBorders>
            <w:shd w:val="clear" w:color="auto" w:fill="auto"/>
            <w:hideMark/>
          </w:tcPr>
          <w:p w:rsidR="000B1776" w:rsidRPr="00FE61FA" w:rsidRDefault="000B1776" w:rsidP="000B1776">
            <w:pPr>
              <w:pStyle w:val="tt"/>
            </w:pPr>
            <w:r w:rsidRPr="00FE61FA">
              <w:t>Stamp duty on transfer</w:t>
            </w:r>
            <w:r>
              <w:t xml:space="preserve"> (include transfer fee)</w:t>
            </w:r>
          </w:p>
        </w:tc>
        <w:tc>
          <w:tcPr>
            <w:tcW w:w="5584" w:type="dxa"/>
            <w:tcBorders>
              <w:top w:val="nil"/>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Solicitor/conveyancer</w:t>
            </w:r>
            <w:r>
              <w:t xml:space="preserve"> (estimate)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Rates and land taxes</w:t>
            </w:r>
            <w:r>
              <w:t xml:space="preserve"> (estimate)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Pest inspection</w:t>
            </w:r>
            <w:r>
              <w:t xml:space="preserve"> (estimate)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tcPr>
          <w:p w:rsidR="000B1776" w:rsidRPr="00FE61FA" w:rsidRDefault="000B1776" w:rsidP="000B1776">
            <w:pPr>
              <w:pStyle w:val="tt"/>
            </w:pPr>
            <w:r>
              <w:t>Building Inspection (estimate)</w:t>
            </w:r>
          </w:p>
        </w:tc>
        <w:tc>
          <w:tcPr>
            <w:tcW w:w="5584" w:type="dxa"/>
            <w:tcBorders>
              <w:top w:val="single" w:sz="2" w:space="0" w:color="auto"/>
              <w:bottom w:val="single" w:sz="2" w:space="0" w:color="auto"/>
            </w:tcBorders>
            <w:shd w:val="clear" w:color="auto" w:fill="auto"/>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226CD0" w:rsidRDefault="000B1776" w:rsidP="000B1776">
            <w:pPr>
              <w:pStyle w:val="tt"/>
              <w:rPr>
                <w:b/>
                <w:u w:val="single"/>
              </w:rPr>
            </w:pPr>
            <w:r w:rsidRPr="00226CD0">
              <w:rPr>
                <w:b/>
                <w:u w:val="single"/>
              </w:rPr>
              <w:t>Borrowing costs</w:t>
            </w:r>
          </w:p>
        </w:tc>
        <w:tc>
          <w:tcPr>
            <w:tcW w:w="5584" w:type="dxa"/>
            <w:tcBorders>
              <w:top w:val="single" w:sz="2" w:space="0" w:color="auto"/>
              <w:bottom w:val="nil"/>
            </w:tcBorders>
            <w:shd w:val="clear" w:color="auto" w:fill="auto"/>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Application/establishment fee</w:t>
            </w:r>
          </w:p>
        </w:tc>
        <w:tc>
          <w:tcPr>
            <w:tcW w:w="5584" w:type="dxa"/>
            <w:tcBorders>
              <w:top w:val="nil"/>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Valuation fee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Security admin fee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Mortgage stamp duty</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LMI</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Registration of mortgage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Release of mortgage</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shd w:val="clear" w:color="auto" w:fill="auto"/>
            <w:hideMark/>
          </w:tcPr>
          <w:p w:rsidR="000B1776" w:rsidRPr="00FE61FA" w:rsidRDefault="000B1776" w:rsidP="000B1776">
            <w:pPr>
              <w:pStyle w:val="tt"/>
            </w:pPr>
            <w:r w:rsidRPr="00FE61FA">
              <w:t>Search fees</w:t>
            </w:r>
          </w:p>
        </w:tc>
        <w:tc>
          <w:tcPr>
            <w:tcW w:w="5584" w:type="dxa"/>
            <w:tcBorders>
              <w:top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tcBorders>
              <w:bottom w:val="single" w:sz="2" w:space="0" w:color="auto"/>
              <w:right w:val="single" w:sz="2" w:space="0" w:color="auto"/>
            </w:tcBorders>
            <w:shd w:val="clear" w:color="auto" w:fill="auto"/>
            <w:hideMark/>
          </w:tcPr>
          <w:p w:rsidR="000B1776" w:rsidRPr="00FE61FA" w:rsidRDefault="000B1776" w:rsidP="000B1776">
            <w:pPr>
              <w:pStyle w:val="tt"/>
            </w:pPr>
            <w:r w:rsidRPr="00FE61FA">
              <w:t>Other</w:t>
            </w:r>
          </w:p>
        </w:tc>
        <w:tc>
          <w:tcPr>
            <w:tcW w:w="5584" w:type="dxa"/>
            <w:tcBorders>
              <w:top w:val="single" w:sz="2" w:space="0" w:color="auto"/>
              <w:left w:val="single" w:sz="2" w:space="0" w:color="auto"/>
              <w:bottom w:val="single" w:sz="2" w:space="0" w:color="auto"/>
            </w:tcBorders>
            <w:shd w:val="clear" w:color="auto" w:fill="auto"/>
            <w:hideMark/>
          </w:tcPr>
          <w:p w:rsidR="000B1776" w:rsidRPr="00042B5C" w:rsidRDefault="000B1776" w:rsidP="000B1776">
            <w:pPr>
              <w:pStyle w:val="Answerhere"/>
            </w:pPr>
          </w:p>
        </w:tc>
      </w:tr>
      <w:tr w:rsidR="000B1776" w:rsidRPr="000C2904" w:rsidTr="003301FD">
        <w:tc>
          <w:tcPr>
            <w:tcW w:w="4168" w:type="dxa"/>
            <w:tcBorders>
              <w:top w:val="single" w:sz="2" w:space="0" w:color="auto"/>
              <w:bottom w:val="single" w:sz="2" w:space="0" w:color="auto"/>
              <w:right w:val="single" w:sz="2" w:space="0" w:color="auto"/>
            </w:tcBorders>
            <w:shd w:val="clear" w:color="auto" w:fill="auto"/>
            <w:hideMark/>
          </w:tcPr>
          <w:p w:rsidR="000B1776" w:rsidRPr="00FE61FA" w:rsidRDefault="000B1776" w:rsidP="000B1776">
            <w:pPr>
              <w:pStyle w:val="tt"/>
              <w:rPr>
                <w:b/>
              </w:rPr>
            </w:pPr>
            <w:r w:rsidRPr="00FE61FA">
              <w:rPr>
                <w:b/>
              </w:rPr>
              <w:t>Total</w:t>
            </w:r>
            <w:r>
              <w:rPr>
                <w:b/>
              </w:rPr>
              <w:t xml:space="preserve"> of purchase costs</w:t>
            </w:r>
          </w:p>
        </w:tc>
        <w:tc>
          <w:tcPr>
            <w:tcW w:w="5584" w:type="dxa"/>
            <w:tcBorders>
              <w:top w:val="single" w:sz="2" w:space="0" w:color="auto"/>
              <w:left w:val="single" w:sz="2" w:space="0" w:color="auto"/>
              <w:bottom w:val="single" w:sz="2" w:space="0" w:color="auto"/>
            </w:tcBorders>
            <w:shd w:val="clear" w:color="auto" w:fill="auto"/>
            <w:hideMark/>
          </w:tcPr>
          <w:p w:rsidR="000B1776" w:rsidRPr="00042B5C" w:rsidRDefault="000B1776" w:rsidP="000B1776">
            <w:pPr>
              <w:pStyle w:val="Answerhere"/>
              <w:rPr>
                <w:b/>
              </w:rPr>
            </w:pPr>
          </w:p>
        </w:tc>
      </w:tr>
    </w:tbl>
    <w:p w:rsidR="000B1776" w:rsidRDefault="000B1776" w:rsidP="000B1776">
      <w:pPr>
        <w:pStyle w:val="0sh"/>
      </w:pPr>
      <w:bookmarkStart w:id="26" w:name="_Toc309730155"/>
      <w:bookmarkStart w:id="27" w:name="_Toc306787350"/>
      <w:r w:rsidRPr="00226CD0">
        <w:lastRenderedPageBreak/>
        <w:t>Funds to complete</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17"/>
        <w:gridCol w:w="1238"/>
        <w:gridCol w:w="932"/>
        <w:gridCol w:w="1923"/>
        <w:gridCol w:w="3019"/>
        <w:gridCol w:w="1923"/>
      </w:tblGrid>
      <w:tr w:rsidR="003301FD" w:rsidRPr="000C2904" w:rsidTr="000B1E38">
        <w:tc>
          <w:tcPr>
            <w:tcW w:w="4810" w:type="dxa"/>
            <w:gridSpan w:val="4"/>
          </w:tcPr>
          <w:p w:rsidR="003301FD" w:rsidRPr="000C2904" w:rsidRDefault="003301FD" w:rsidP="000B1E38">
            <w:pPr>
              <w:pStyle w:val="th"/>
              <w:jc w:val="left"/>
            </w:pPr>
            <w:r w:rsidRPr="000C2904">
              <w:t>PURCHASE AND LOAN COSTS:</w:t>
            </w:r>
          </w:p>
        </w:tc>
        <w:tc>
          <w:tcPr>
            <w:tcW w:w="4942" w:type="dxa"/>
            <w:gridSpan w:val="2"/>
          </w:tcPr>
          <w:p w:rsidR="003301FD" w:rsidRPr="000C2904" w:rsidRDefault="003301FD" w:rsidP="000B1E38">
            <w:pPr>
              <w:pStyle w:val="th"/>
              <w:jc w:val="left"/>
              <w:rPr>
                <w:bCs/>
                <w:i/>
                <w:iCs/>
                <w:color w:val="5B9BD5"/>
              </w:rPr>
            </w:pPr>
            <w:r w:rsidRPr="000C2904">
              <w:t>AVAILABLE FUNDS:</w:t>
            </w:r>
          </w:p>
        </w:tc>
      </w:tr>
      <w:tr w:rsidR="003301FD" w:rsidRPr="000C2904" w:rsidTr="000B1E38">
        <w:tc>
          <w:tcPr>
            <w:tcW w:w="2887" w:type="dxa"/>
            <w:gridSpan w:val="3"/>
          </w:tcPr>
          <w:p w:rsidR="003301FD" w:rsidRPr="000C2904" w:rsidRDefault="003301FD" w:rsidP="000B1E38">
            <w:pPr>
              <w:pStyle w:val="tt"/>
              <w:rPr>
                <w:b/>
                <w:bCs/>
                <w:i/>
                <w:iCs/>
                <w:color w:val="5B9BD5"/>
              </w:rPr>
            </w:pPr>
            <w:r w:rsidRPr="000C2904">
              <w:t xml:space="preserve">Purchase </w:t>
            </w:r>
            <w:r>
              <w:t>p</w:t>
            </w:r>
            <w:r w:rsidRPr="000C2904">
              <w:t>rice:</w:t>
            </w:r>
          </w:p>
        </w:tc>
        <w:tc>
          <w:tcPr>
            <w:tcW w:w="1923" w:type="dxa"/>
          </w:tcPr>
          <w:p w:rsidR="003301FD" w:rsidRPr="00B7469B" w:rsidRDefault="003301FD" w:rsidP="00162BF1">
            <w:pPr>
              <w:pStyle w:val="Answerhere"/>
            </w:pPr>
          </w:p>
        </w:tc>
        <w:tc>
          <w:tcPr>
            <w:tcW w:w="3019" w:type="dxa"/>
          </w:tcPr>
          <w:p w:rsidR="003301FD" w:rsidRPr="009745D4" w:rsidRDefault="003301FD" w:rsidP="000B1E38">
            <w:pPr>
              <w:pStyle w:val="tt"/>
            </w:pPr>
            <w:r>
              <w:t>Deposit if paid</w:t>
            </w:r>
          </w:p>
        </w:tc>
        <w:tc>
          <w:tcPr>
            <w:tcW w:w="1923" w:type="dxa"/>
          </w:tcPr>
          <w:p w:rsidR="003301FD" w:rsidRPr="00291603" w:rsidRDefault="003301FD" w:rsidP="00162BF1">
            <w:pPr>
              <w:pStyle w:val="Answerhere"/>
            </w:pPr>
          </w:p>
        </w:tc>
      </w:tr>
      <w:tr w:rsidR="003301FD" w:rsidRPr="000C2904" w:rsidTr="000B1E38">
        <w:tc>
          <w:tcPr>
            <w:tcW w:w="2887" w:type="dxa"/>
            <w:gridSpan w:val="3"/>
          </w:tcPr>
          <w:p w:rsidR="003301FD" w:rsidRPr="000C2904" w:rsidRDefault="003301FD" w:rsidP="000B1E38">
            <w:pPr>
              <w:pStyle w:val="tt"/>
              <w:rPr>
                <w:b/>
                <w:bCs/>
                <w:i/>
                <w:iCs/>
                <w:color w:val="5B9BD5"/>
              </w:rPr>
            </w:pPr>
            <w:r w:rsidRPr="000C2904">
              <w:t>Lender application / valuation fees:</w:t>
            </w:r>
          </w:p>
        </w:tc>
        <w:tc>
          <w:tcPr>
            <w:tcW w:w="1923" w:type="dxa"/>
          </w:tcPr>
          <w:p w:rsidR="003301FD" w:rsidRPr="00B7469B" w:rsidRDefault="003301FD" w:rsidP="00162BF1">
            <w:pPr>
              <w:pStyle w:val="Answerhere"/>
            </w:pPr>
          </w:p>
        </w:tc>
        <w:tc>
          <w:tcPr>
            <w:tcW w:w="3019" w:type="dxa"/>
          </w:tcPr>
          <w:p w:rsidR="003301FD" w:rsidRPr="009745D4" w:rsidRDefault="003301FD" w:rsidP="000B1E38">
            <w:pPr>
              <w:pStyle w:val="tt"/>
            </w:pPr>
            <w:r>
              <w:t>Cash</w:t>
            </w:r>
            <w:r w:rsidRPr="009745D4">
              <w:t xml:space="preserve"> savings:</w:t>
            </w:r>
          </w:p>
        </w:tc>
        <w:tc>
          <w:tcPr>
            <w:tcW w:w="1923" w:type="dxa"/>
          </w:tcPr>
          <w:p w:rsidR="003301FD" w:rsidRPr="00B7469B" w:rsidRDefault="003301FD" w:rsidP="00162BF1">
            <w:pPr>
              <w:pStyle w:val="Answerhere"/>
            </w:pPr>
          </w:p>
        </w:tc>
      </w:tr>
      <w:tr w:rsidR="003301FD" w:rsidRPr="000C2904" w:rsidTr="000B1E38">
        <w:tc>
          <w:tcPr>
            <w:tcW w:w="2887" w:type="dxa"/>
            <w:gridSpan w:val="3"/>
          </w:tcPr>
          <w:p w:rsidR="003301FD" w:rsidRPr="009745D4" w:rsidRDefault="003301FD" w:rsidP="000B1E38">
            <w:pPr>
              <w:pStyle w:val="tt"/>
            </w:pPr>
            <w:r w:rsidRPr="000C2904">
              <w:t>Transfer stamp duty</w:t>
            </w:r>
          </w:p>
        </w:tc>
        <w:tc>
          <w:tcPr>
            <w:tcW w:w="1923" w:type="dxa"/>
          </w:tcPr>
          <w:p w:rsidR="003301FD" w:rsidRPr="00B7469B" w:rsidRDefault="003301FD" w:rsidP="00162BF1">
            <w:pPr>
              <w:pStyle w:val="Answerhere"/>
            </w:pPr>
          </w:p>
        </w:tc>
        <w:tc>
          <w:tcPr>
            <w:tcW w:w="3019" w:type="dxa"/>
          </w:tcPr>
          <w:p w:rsidR="003301FD" w:rsidRPr="009745D4" w:rsidRDefault="003301FD" w:rsidP="000B1E38">
            <w:pPr>
              <w:pStyle w:val="tt"/>
            </w:pPr>
            <w:r w:rsidRPr="009745D4">
              <w:t>Sale proceeds:</w:t>
            </w:r>
          </w:p>
        </w:tc>
        <w:tc>
          <w:tcPr>
            <w:tcW w:w="1923" w:type="dxa"/>
          </w:tcPr>
          <w:p w:rsidR="003301FD" w:rsidRPr="00B7469B" w:rsidRDefault="003301FD" w:rsidP="00162BF1">
            <w:pPr>
              <w:pStyle w:val="Answerhere"/>
            </w:pPr>
          </w:p>
        </w:tc>
      </w:tr>
      <w:tr w:rsidR="003301FD" w:rsidRPr="000C2904" w:rsidTr="000B1E38">
        <w:tc>
          <w:tcPr>
            <w:tcW w:w="2887" w:type="dxa"/>
            <w:gridSpan w:val="3"/>
            <w:tcBorders>
              <w:bottom w:val="single" w:sz="4" w:space="0" w:color="auto"/>
            </w:tcBorders>
          </w:tcPr>
          <w:p w:rsidR="003301FD" w:rsidRPr="000C2904" w:rsidRDefault="003301FD" w:rsidP="000B1E38">
            <w:pPr>
              <w:pStyle w:val="tt"/>
              <w:rPr>
                <w:b/>
                <w:bCs/>
                <w:i/>
                <w:iCs/>
                <w:color w:val="5B9BD5"/>
              </w:rPr>
            </w:pPr>
            <w:r>
              <w:t xml:space="preserve">Solicitor </w:t>
            </w:r>
            <w:r w:rsidRPr="000C2904">
              <w:t>fees:</w:t>
            </w:r>
          </w:p>
        </w:tc>
        <w:tc>
          <w:tcPr>
            <w:tcW w:w="1923" w:type="dxa"/>
            <w:tcBorders>
              <w:bottom w:val="single" w:sz="4" w:space="0" w:color="auto"/>
            </w:tcBorders>
          </w:tcPr>
          <w:p w:rsidR="003301FD" w:rsidRPr="00B7469B" w:rsidRDefault="003301FD" w:rsidP="00162BF1">
            <w:pPr>
              <w:pStyle w:val="Answerhere"/>
            </w:pPr>
          </w:p>
        </w:tc>
        <w:tc>
          <w:tcPr>
            <w:tcW w:w="3019" w:type="dxa"/>
          </w:tcPr>
          <w:p w:rsidR="003301FD" w:rsidRPr="009745D4" w:rsidRDefault="003301FD" w:rsidP="000B1E38">
            <w:pPr>
              <w:pStyle w:val="tt"/>
            </w:pPr>
            <w:r w:rsidRPr="009745D4">
              <w:t>Gift:</w:t>
            </w:r>
          </w:p>
        </w:tc>
        <w:tc>
          <w:tcPr>
            <w:tcW w:w="1923" w:type="dxa"/>
            <w:tcBorders>
              <w:bottom w:val="single" w:sz="4" w:space="0" w:color="auto"/>
            </w:tcBorders>
          </w:tcPr>
          <w:p w:rsidR="003301FD" w:rsidRPr="00B7469B" w:rsidRDefault="003301FD" w:rsidP="00162BF1">
            <w:pPr>
              <w:pStyle w:val="Answerhere"/>
            </w:pPr>
          </w:p>
        </w:tc>
      </w:tr>
      <w:tr w:rsidR="003301FD" w:rsidRPr="000C2904" w:rsidTr="000B1E38">
        <w:tc>
          <w:tcPr>
            <w:tcW w:w="2887" w:type="dxa"/>
            <w:gridSpan w:val="3"/>
            <w:tcBorders>
              <w:bottom w:val="nil"/>
              <w:right w:val="single" w:sz="4" w:space="0" w:color="auto"/>
            </w:tcBorders>
          </w:tcPr>
          <w:p w:rsidR="003301FD" w:rsidRPr="006F2AF8" w:rsidRDefault="003301FD" w:rsidP="000B1E38">
            <w:pPr>
              <w:pStyle w:val="tt"/>
            </w:pPr>
            <w:r w:rsidRPr="006F2AF8">
              <w:t>Other fees and charges</w:t>
            </w:r>
          </w:p>
        </w:tc>
        <w:tc>
          <w:tcPr>
            <w:tcW w:w="1923" w:type="dxa"/>
            <w:tcBorders>
              <w:left w:val="single" w:sz="4" w:space="0" w:color="auto"/>
              <w:bottom w:val="nil"/>
            </w:tcBorders>
          </w:tcPr>
          <w:p w:rsidR="003301FD" w:rsidRPr="006F2AF8" w:rsidRDefault="003301FD" w:rsidP="00162BF1">
            <w:pPr>
              <w:pStyle w:val="Answerhere"/>
              <w:rPr>
                <w:szCs w:val="22"/>
              </w:rPr>
            </w:pPr>
          </w:p>
        </w:tc>
        <w:tc>
          <w:tcPr>
            <w:tcW w:w="3019" w:type="dxa"/>
          </w:tcPr>
          <w:p w:rsidR="003301FD" w:rsidRPr="009745D4" w:rsidRDefault="003301FD" w:rsidP="000B1E38">
            <w:pPr>
              <w:pStyle w:val="tt"/>
            </w:pPr>
            <w:r w:rsidRPr="009745D4">
              <w:t>FHOG:</w:t>
            </w:r>
          </w:p>
        </w:tc>
        <w:tc>
          <w:tcPr>
            <w:tcW w:w="1923" w:type="dxa"/>
            <w:tcBorders>
              <w:bottom w:val="single" w:sz="4" w:space="0" w:color="auto"/>
            </w:tcBorders>
          </w:tcPr>
          <w:p w:rsidR="003301FD" w:rsidRPr="00B7469B" w:rsidRDefault="003301FD" w:rsidP="00162BF1">
            <w:pPr>
              <w:pStyle w:val="Answerhere"/>
            </w:pPr>
          </w:p>
        </w:tc>
      </w:tr>
      <w:tr w:rsidR="003301FD" w:rsidRPr="000C2904" w:rsidTr="000B1E38">
        <w:tc>
          <w:tcPr>
            <w:tcW w:w="2887" w:type="dxa"/>
            <w:gridSpan w:val="3"/>
            <w:tcBorders>
              <w:top w:val="nil"/>
              <w:right w:val="single" w:sz="4" w:space="0" w:color="auto"/>
            </w:tcBorders>
          </w:tcPr>
          <w:p w:rsidR="003301FD" w:rsidRPr="000C2904" w:rsidRDefault="003301FD" w:rsidP="000B1E38">
            <w:pPr>
              <w:pStyle w:val="tt"/>
            </w:pPr>
          </w:p>
        </w:tc>
        <w:tc>
          <w:tcPr>
            <w:tcW w:w="1923" w:type="dxa"/>
            <w:tcBorders>
              <w:top w:val="nil"/>
              <w:left w:val="single" w:sz="4" w:space="0" w:color="auto"/>
            </w:tcBorders>
          </w:tcPr>
          <w:p w:rsidR="003301FD" w:rsidRPr="000C2904" w:rsidRDefault="003301FD" w:rsidP="00162BF1">
            <w:pPr>
              <w:pStyle w:val="Answerhere"/>
            </w:pPr>
          </w:p>
        </w:tc>
        <w:tc>
          <w:tcPr>
            <w:tcW w:w="3019" w:type="dxa"/>
            <w:tcBorders>
              <w:bottom w:val="single" w:sz="4" w:space="0" w:color="auto"/>
            </w:tcBorders>
          </w:tcPr>
          <w:p w:rsidR="003301FD" w:rsidRPr="009745D4" w:rsidRDefault="003301FD" w:rsidP="000B1E38">
            <w:pPr>
              <w:pStyle w:val="tt"/>
            </w:pPr>
            <w:r w:rsidRPr="009745D4">
              <w:t>Other:</w:t>
            </w:r>
          </w:p>
        </w:tc>
        <w:tc>
          <w:tcPr>
            <w:tcW w:w="1923" w:type="dxa"/>
            <w:tcBorders>
              <w:bottom w:val="single" w:sz="4" w:space="0" w:color="auto"/>
            </w:tcBorders>
          </w:tcPr>
          <w:p w:rsidR="003301FD" w:rsidRPr="00B7469B" w:rsidRDefault="003301FD" w:rsidP="00162BF1">
            <w:pPr>
              <w:pStyle w:val="Answerhere"/>
            </w:pPr>
          </w:p>
        </w:tc>
      </w:tr>
      <w:tr w:rsidR="003301FD" w:rsidRPr="000C2904" w:rsidTr="000B1E38">
        <w:tc>
          <w:tcPr>
            <w:tcW w:w="717" w:type="dxa"/>
            <w:tcBorders>
              <w:right w:val="nil"/>
            </w:tcBorders>
          </w:tcPr>
          <w:p w:rsidR="003301FD" w:rsidRPr="00162BF1" w:rsidRDefault="003301FD" w:rsidP="000B1E38">
            <w:pPr>
              <w:pStyle w:val="tt"/>
            </w:pPr>
            <w:r w:rsidRPr="00162BF1">
              <w:t xml:space="preserve">LMI: </w:t>
            </w:r>
          </w:p>
        </w:tc>
        <w:tc>
          <w:tcPr>
            <w:tcW w:w="1238" w:type="dxa"/>
            <w:tcBorders>
              <w:left w:val="nil"/>
              <w:right w:val="nil"/>
            </w:tcBorders>
          </w:tcPr>
          <w:p w:rsidR="003301FD" w:rsidRPr="00162BF1" w:rsidRDefault="003301FD" w:rsidP="000B1E38">
            <w:pPr>
              <w:pStyle w:val="ttind2"/>
            </w:pPr>
            <w:r w:rsidRPr="00162BF1">
              <w:t>1.</w:t>
            </w:r>
            <w:r w:rsidRPr="00162BF1">
              <w:tab/>
              <w:t>$9,372</w:t>
            </w:r>
            <w:r w:rsidRPr="00162BF1">
              <w:tab/>
            </w:r>
          </w:p>
        </w:tc>
        <w:tc>
          <w:tcPr>
            <w:tcW w:w="2855" w:type="dxa"/>
            <w:gridSpan w:val="2"/>
            <w:tcBorders>
              <w:left w:val="nil"/>
            </w:tcBorders>
          </w:tcPr>
          <w:p w:rsidR="003301FD" w:rsidRPr="00162BF1" w:rsidRDefault="003301FD" w:rsidP="000B1E38">
            <w:pPr>
              <w:pStyle w:val="ttind2"/>
              <w:rPr>
                <w:b/>
                <w:bCs/>
                <w:i/>
                <w:iCs/>
              </w:rPr>
            </w:pPr>
            <w:r w:rsidRPr="00162BF1">
              <w:t>2.</w:t>
            </w:r>
            <w:r w:rsidRPr="00162BF1">
              <w:tab/>
            </w:r>
            <w:r w:rsidRPr="00162BF1">
              <w:tab/>
              <w:t xml:space="preserve">Add to Loan? Yes/No </w:t>
            </w:r>
          </w:p>
        </w:tc>
        <w:tc>
          <w:tcPr>
            <w:tcW w:w="3019" w:type="dxa"/>
            <w:tcBorders>
              <w:right w:val="nil"/>
            </w:tcBorders>
          </w:tcPr>
          <w:p w:rsidR="003301FD" w:rsidRPr="000C2904" w:rsidRDefault="003301FD" w:rsidP="00162BF1">
            <w:pPr>
              <w:pStyle w:val="Answerhere"/>
            </w:pPr>
          </w:p>
        </w:tc>
        <w:tc>
          <w:tcPr>
            <w:tcW w:w="1923" w:type="dxa"/>
            <w:tcBorders>
              <w:left w:val="nil"/>
            </w:tcBorders>
          </w:tcPr>
          <w:p w:rsidR="003301FD" w:rsidRPr="00B1635D" w:rsidRDefault="003301FD" w:rsidP="00162BF1">
            <w:pPr>
              <w:pStyle w:val="Answerhere"/>
            </w:pPr>
          </w:p>
        </w:tc>
      </w:tr>
      <w:tr w:rsidR="003301FD" w:rsidRPr="000C2904" w:rsidTr="000B1E38">
        <w:tc>
          <w:tcPr>
            <w:tcW w:w="2887" w:type="dxa"/>
            <w:gridSpan w:val="3"/>
            <w:tcBorders>
              <w:bottom w:val="single" w:sz="4" w:space="0" w:color="auto"/>
            </w:tcBorders>
            <w:shd w:val="clear" w:color="auto" w:fill="C0C0C0"/>
          </w:tcPr>
          <w:p w:rsidR="003301FD" w:rsidRPr="00C71941" w:rsidRDefault="003301FD" w:rsidP="000B1E38">
            <w:pPr>
              <w:pStyle w:val="th"/>
              <w:tabs>
                <w:tab w:val="right" w:pos="2614"/>
              </w:tabs>
              <w:jc w:val="left"/>
            </w:pPr>
            <w:r>
              <w:t xml:space="preserve">TOTAL COSTS </w:t>
            </w:r>
            <w:r>
              <w:tab/>
            </w:r>
            <w:r w:rsidRPr="000C2904">
              <w:t>(A):</w:t>
            </w:r>
          </w:p>
        </w:tc>
        <w:tc>
          <w:tcPr>
            <w:tcW w:w="1923" w:type="dxa"/>
          </w:tcPr>
          <w:p w:rsidR="003301FD" w:rsidRPr="00291603" w:rsidRDefault="003301FD" w:rsidP="00162BF1">
            <w:pPr>
              <w:pStyle w:val="Answerhere"/>
            </w:pPr>
          </w:p>
        </w:tc>
        <w:tc>
          <w:tcPr>
            <w:tcW w:w="3019" w:type="dxa"/>
            <w:tcBorders>
              <w:bottom w:val="single" w:sz="4" w:space="0" w:color="auto"/>
            </w:tcBorders>
            <w:shd w:val="clear" w:color="auto" w:fill="C0C0C0"/>
          </w:tcPr>
          <w:p w:rsidR="003301FD" w:rsidRPr="00C71941" w:rsidRDefault="003301FD" w:rsidP="000B1E38">
            <w:pPr>
              <w:pStyle w:val="th"/>
              <w:tabs>
                <w:tab w:val="right" w:pos="2614"/>
              </w:tabs>
              <w:jc w:val="left"/>
            </w:pPr>
            <w:r w:rsidRPr="000C2904">
              <w:t xml:space="preserve">TOTAL OWN FUNDS </w:t>
            </w:r>
            <w:r>
              <w:tab/>
            </w:r>
            <w:r w:rsidRPr="000C2904">
              <w:t>(D):</w:t>
            </w:r>
          </w:p>
        </w:tc>
        <w:tc>
          <w:tcPr>
            <w:tcW w:w="1923" w:type="dxa"/>
          </w:tcPr>
          <w:p w:rsidR="003301FD" w:rsidRPr="00B7469B" w:rsidRDefault="003301FD" w:rsidP="00162BF1">
            <w:pPr>
              <w:pStyle w:val="Answerhere"/>
              <w:rPr>
                <w:b/>
              </w:rPr>
            </w:pPr>
          </w:p>
        </w:tc>
      </w:tr>
      <w:tr w:rsidR="003301FD" w:rsidRPr="000C2904" w:rsidTr="000B1E38">
        <w:tc>
          <w:tcPr>
            <w:tcW w:w="2887" w:type="dxa"/>
            <w:gridSpan w:val="3"/>
            <w:tcBorders>
              <w:bottom w:val="single" w:sz="4" w:space="0" w:color="auto"/>
            </w:tcBorders>
            <w:shd w:val="clear" w:color="auto" w:fill="BFBFBF"/>
          </w:tcPr>
          <w:p w:rsidR="003301FD" w:rsidRPr="00C71941" w:rsidRDefault="003301FD" w:rsidP="000B1E38">
            <w:pPr>
              <w:pStyle w:val="th"/>
              <w:tabs>
                <w:tab w:val="right" w:pos="2614"/>
              </w:tabs>
              <w:jc w:val="left"/>
            </w:pPr>
            <w:r>
              <w:t>LOAN AMOUNT REQUESTED</w:t>
            </w:r>
            <w:r>
              <w:tab/>
            </w:r>
            <w:r w:rsidRPr="000C2904">
              <w:t>(B):</w:t>
            </w:r>
          </w:p>
        </w:tc>
        <w:tc>
          <w:tcPr>
            <w:tcW w:w="1923" w:type="dxa"/>
            <w:tcBorders>
              <w:bottom w:val="single" w:sz="4" w:space="0" w:color="auto"/>
            </w:tcBorders>
          </w:tcPr>
          <w:p w:rsidR="003301FD" w:rsidRPr="00291603" w:rsidRDefault="003301FD" w:rsidP="00162BF1">
            <w:pPr>
              <w:pStyle w:val="Answerhere"/>
            </w:pPr>
          </w:p>
        </w:tc>
        <w:tc>
          <w:tcPr>
            <w:tcW w:w="3019" w:type="dxa"/>
            <w:tcBorders>
              <w:bottom w:val="single" w:sz="4" w:space="0" w:color="auto"/>
            </w:tcBorders>
            <w:shd w:val="clear" w:color="auto" w:fill="BFBFBF"/>
          </w:tcPr>
          <w:p w:rsidR="003301FD" w:rsidRPr="00C71941" w:rsidRDefault="003301FD" w:rsidP="000B1E38">
            <w:pPr>
              <w:pStyle w:val="th"/>
              <w:tabs>
                <w:tab w:val="right" w:pos="2614"/>
              </w:tabs>
              <w:jc w:val="left"/>
            </w:pPr>
            <w:r w:rsidRPr="000C2904">
              <w:t>OWN FUNDS REQUIRED</w:t>
            </w:r>
            <w:r>
              <w:tab/>
            </w:r>
            <w:r w:rsidRPr="000C2904">
              <w:t>(A-B) = C:</w:t>
            </w:r>
          </w:p>
        </w:tc>
        <w:tc>
          <w:tcPr>
            <w:tcW w:w="1923" w:type="dxa"/>
            <w:tcBorders>
              <w:bottom w:val="single" w:sz="4" w:space="0" w:color="auto"/>
            </w:tcBorders>
          </w:tcPr>
          <w:p w:rsidR="003301FD" w:rsidRPr="00B7469B" w:rsidRDefault="003301FD" w:rsidP="00162BF1">
            <w:pPr>
              <w:pStyle w:val="Answerhere"/>
              <w:rPr>
                <w:b/>
              </w:rPr>
            </w:pPr>
          </w:p>
        </w:tc>
      </w:tr>
      <w:tr w:rsidR="003301FD" w:rsidRPr="000C2904" w:rsidTr="000B1E38">
        <w:tc>
          <w:tcPr>
            <w:tcW w:w="2887" w:type="dxa"/>
            <w:gridSpan w:val="3"/>
            <w:tcBorders>
              <w:bottom w:val="single" w:sz="4" w:space="0" w:color="auto"/>
            </w:tcBorders>
            <w:shd w:val="clear" w:color="auto" w:fill="000000"/>
          </w:tcPr>
          <w:p w:rsidR="003301FD" w:rsidRPr="00C71941" w:rsidRDefault="003301FD" w:rsidP="000B1E38">
            <w:pPr>
              <w:pStyle w:val="th"/>
              <w:tabs>
                <w:tab w:val="right" w:pos="2614"/>
              </w:tabs>
              <w:jc w:val="left"/>
              <w:rPr>
                <w:b w:val="0"/>
              </w:rPr>
            </w:pPr>
            <w:r w:rsidRPr="00C71941">
              <w:t xml:space="preserve">OWN FUNDS REQUIRED </w:t>
            </w:r>
            <w:r>
              <w:tab/>
            </w:r>
            <w:r w:rsidRPr="00C71941">
              <w:t>(A-B) = C</w:t>
            </w:r>
          </w:p>
        </w:tc>
        <w:tc>
          <w:tcPr>
            <w:tcW w:w="1923" w:type="dxa"/>
            <w:tcBorders>
              <w:bottom w:val="single" w:sz="4" w:space="0" w:color="auto"/>
            </w:tcBorders>
          </w:tcPr>
          <w:p w:rsidR="003301FD" w:rsidRPr="00291603" w:rsidRDefault="003301FD" w:rsidP="00162BF1">
            <w:pPr>
              <w:pStyle w:val="Answerhere"/>
            </w:pPr>
          </w:p>
        </w:tc>
        <w:tc>
          <w:tcPr>
            <w:tcW w:w="3019" w:type="dxa"/>
            <w:tcBorders>
              <w:bottom w:val="single" w:sz="4" w:space="0" w:color="auto"/>
            </w:tcBorders>
            <w:shd w:val="clear" w:color="auto" w:fill="000000"/>
          </w:tcPr>
          <w:p w:rsidR="003301FD" w:rsidRPr="000C2904" w:rsidRDefault="003301FD" w:rsidP="000B1E38">
            <w:pPr>
              <w:pStyle w:val="th"/>
              <w:tabs>
                <w:tab w:val="right" w:pos="2614"/>
              </w:tabs>
              <w:jc w:val="left"/>
              <w:rPr>
                <w:b w:val="0"/>
                <w:bCs/>
                <w:i/>
                <w:iCs/>
                <w:color w:val="5B9BD5"/>
                <w:sz w:val="16"/>
              </w:rPr>
            </w:pPr>
            <w:r w:rsidRPr="00C71941">
              <w:t xml:space="preserve">SURPLUS/SHORTFALL </w:t>
            </w:r>
            <w:r>
              <w:tab/>
            </w:r>
            <w:r w:rsidRPr="00C71941">
              <w:t>(D-C)</w:t>
            </w:r>
          </w:p>
        </w:tc>
        <w:tc>
          <w:tcPr>
            <w:tcW w:w="1923" w:type="dxa"/>
            <w:tcBorders>
              <w:bottom w:val="single" w:sz="4" w:space="0" w:color="auto"/>
            </w:tcBorders>
          </w:tcPr>
          <w:p w:rsidR="003301FD" w:rsidRPr="00B7469B" w:rsidRDefault="003301FD" w:rsidP="00162BF1">
            <w:pPr>
              <w:pStyle w:val="Answerhere"/>
              <w:rPr>
                <w:b/>
              </w:rPr>
            </w:pPr>
          </w:p>
        </w:tc>
      </w:tr>
    </w:tbl>
    <w:p w:rsidR="003301FD" w:rsidRDefault="003301FD" w:rsidP="003301FD"/>
    <w:p w:rsidR="000B1776" w:rsidRPr="00DD2008" w:rsidRDefault="000B1776" w:rsidP="000B1776">
      <w:pPr>
        <w:pStyle w:val="0sh"/>
      </w:pPr>
      <w:r>
        <w:lastRenderedPageBreak/>
        <w:t>Loan interview diary</w:t>
      </w:r>
      <w:bookmarkEnd w:id="26"/>
      <w:bookmarkEnd w:id="27"/>
    </w:p>
    <w:p w:rsidR="000B1776" w:rsidRDefault="000B1776" w:rsidP="000B1776">
      <w:r>
        <w:t>Name(s) of client(s) present at interview</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0B1776" w:rsidRPr="000C2904" w:rsidTr="000B1776">
        <w:trPr>
          <w:trHeight w:val="284"/>
        </w:trPr>
        <w:tc>
          <w:tcPr>
            <w:tcW w:w="9639" w:type="dxa"/>
          </w:tcPr>
          <w:p w:rsidR="000B1776" w:rsidRPr="00162BF1" w:rsidRDefault="000B1776" w:rsidP="00162BF1">
            <w:pPr>
              <w:pStyle w:val="Answerhere"/>
            </w:pPr>
          </w:p>
        </w:tc>
      </w:tr>
      <w:tr w:rsidR="000B1776" w:rsidRPr="000C2904" w:rsidTr="000B1776">
        <w:trPr>
          <w:trHeight w:val="284"/>
        </w:trPr>
        <w:tc>
          <w:tcPr>
            <w:tcW w:w="9639" w:type="dxa"/>
          </w:tcPr>
          <w:p w:rsidR="000B1776" w:rsidRPr="00162BF1" w:rsidRDefault="000B1776" w:rsidP="00162BF1">
            <w:pPr>
              <w:pStyle w:val="Answerhere"/>
            </w:pPr>
          </w:p>
        </w:tc>
      </w:tr>
      <w:tr w:rsidR="000B1776" w:rsidRPr="000C2904" w:rsidTr="000B1776">
        <w:trPr>
          <w:trHeight w:val="284"/>
        </w:trPr>
        <w:tc>
          <w:tcPr>
            <w:tcW w:w="9639" w:type="dxa"/>
          </w:tcPr>
          <w:p w:rsidR="000B1776" w:rsidRPr="00162BF1" w:rsidRDefault="000B1776" w:rsidP="00162BF1">
            <w:pPr>
              <w:pStyle w:val="Answerhere"/>
            </w:pPr>
          </w:p>
        </w:tc>
      </w:tr>
      <w:tr w:rsidR="000B1776" w:rsidRPr="000C2904" w:rsidTr="000B1776">
        <w:trPr>
          <w:trHeight w:val="284"/>
        </w:trPr>
        <w:tc>
          <w:tcPr>
            <w:tcW w:w="9639" w:type="dxa"/>
          </w:tcPr>
          <w:p w:rsidR="000B1776" w:rsidRPr="00162BF1" w:rsidRDefault="000B1776" w:rsidP="00162BF1">
            <w:pPr>
              <w:pStyle w:val="Answerhere"/>
            </w:pPr>
          </w:p>
        </w:tc>
      </w:tr>
    </w:tbl>
    <w:p w:rsidR="00550B1B" w:rsidRDefault="00550B1B" w:rsidP="00550B1B">
      <w:r w:rsidRPr="00E92D8B">
        <w:t>Date of interview</w:t>
      </w:r>
    </w:p>
    <w:tbl>
      <w:tblPr>
        <w:tblStyle w:val="TableGrid"/>
        <w:tblW w:w="0" w:type="auto"/>
        <w:tblLook w:val="04A0" w:firstRow="1" w:lastRow="0" w:firstColumn="1" w:lastColumn="0" w:noHBand="0" w:noVBand="1"/>
      </w:tblPr>
      <w:tblGrid>
        <w:gridCol w:w="9606"/>
      </w:tblGrid>
      <w:tr w:rsidR="00550B1B" w:rsidTr="000B1E38">
        <w:tc>
          <w:tcPr>
            <w:tcW w:w="9606" w:type="dxa"/>
          </w:tcPr>
          <w:p w:rsidR="00550B1B" w:rsidRDefault="00550B1B" w:rsidP="000B1E38"/>
        </w:tc>
      </w:tr>
    </w:tbl>
    <w:p w:rsidR="000B1776" w:rsidRDefault="000B1776" w:rsidP="000B1776">
      <w:pPr>
        <w:keepNext/>
      </w:pPr>
      <w:r>
        <w:t>Location of interview</w:t>
      </w: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0B1776" w:rsidRPr="000C2904" w:rsidTr="000B1776">
        <w:trPr>
          <w:trHeight w:val="2835"/>
        </w:trPr>
        <w:tc>
          <w:tcPr>
            <w:tcW w:w="9639" w:type="dxa"/>
          </w:tcPr>
          <w:p w:rsidR="000B1776" w:rsidRPr="00162BF1" w:rsidRDefault="000B1776" w:rsidP="00162BF1">
            <w:pPr>
              <w:pStyle w:val="Answerhere"/>
            </w:pPr>
          </w:p>
        </w:tc>
      </w:tr>
    </w:tbl>
    <w:p w:rsidR="000B1776" w:rsidRDefault="000B1776" w:rsidP="000B1776">
      <w:pPr>
        <w:keepNext/>
      </w:pPr>
      <w:r>
        <w:t>Indicate all clients who were interviewed in person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0B1776" w:rsidRPr="000C2904" w:rsidTr="000B1776">
        <w:trPr>
          <w:trHeight w:val="284"/>
        </w:trPr>
        <w:tc>
          <w:tcPr>
            <w:tcW w:w="9639" w:type="dxa"/>
          </w:tcPr>
          <w:p w:rsidR="000B1776" w:rsidRPr="00162BF1" w:rsidRDefault="000B1776" w:rsidP="00162BF1">
            <w:pPr>
              <w:pStyle w:val="Answerhere"/>
            </w:pPr>
          </w:p>
        </w:tc>
      </w:tr>
      <w:tr w:rsidR="000B1776" w:rsidRPr="000C2904" w:rsidTr="000B1776">
        <w:trPr>
          <w:trHeight w:val="284"/>
        </w:trPr>
        <w:tc>
          <w:tcPr>
            <w:tcW w:w="9639" w:type="dxa"/>
          </w:tcPr>
          <w:p w:rsidR="000B1776" w:rsidRPr="000C2904" w:rsidRDefault="000B1776" w:rsidP="000B1776">
            <w:pPr>
              <w:pStyle w:val="Answerhere"/>
            </w:pPr>
          </w:p>
        </w:tc>
      </w:tr>
      <w:tr w:rsidR="000B1776" w:rsidRPr="000C2904" w:rsidTr="000B1776">
        <w:trPr>
          <w:trHeight w:val="284"/>
        </w:trPr>
        <w:tc>
          <w:tcPr>
            <w:tcW w:w="9639" w:type="dxa"/>
          </w:tcPr>
          <w:p w:rsidR="000B1776" w:rsidRPr="000C2904" w:rsidRDefault="000B1776" w:rsidP="000B1776">
            <w:pPr>
              <w:pStyle w:val="Answerhere"/>
            </w:pPr>
          </w:p>
        </w:tc>
      </w:tr>
      <w:tr w:rsidR="000B1776" w:rsidRPr="000C2904" w:rsidTr="000B1776">
        <w:trPr>
          <w:trHeight w:val="284"/>
        </w:trPr>
        <w:tc>
          <w:tcPr>
            <w:tcW w:w="9639" w:type="dxa"/>
          </w:tcPr>
          <w:p w:rsidR="000B1776" w:rsidRPr="000C2904" w:rsidRDefault="000B1776" w:rsidP="000B1776">
            <w:pPr>
              <w:pStyle w:val="Answerhere"/>
            </w:pPr>
          </w:p>
        </w:tc>
      </w:tr>
    </w:tbl>
    <w:p w:rsidR="000B1776" w:rsidRPr="00042B5C" w:rsidRDefault="000B1776" w:rsidP="000B1776">
      <w:pPr>
        <w:tabs>
          <w:tab w:val="right" w:pos="9072"/>
        </w:tabs>
      </w:pPr>
      <w:r>
        <w:t>Do all of the clients appear to clearly understand English?</w:t>
      </w:r>
      <w:r>
        <w:tab/>
      </w:r>
      <w:r w:rsidRPr="00042B5C">
        <w:t>Y/N</w:t>
      </w:r>
    </w:p>
    <w:p w:rsidR="000B1776" w:rsidRPr="00042B5C" w:rsidRDefault="000B1776" w:rsidP="000B1776">
      <w:pPr>
        <w:tabs>
          <w:tab w:val="right" w:pos="9072"/>
        </w:tabs>
      </w:pPr>
      <w:r w:rsidRPr="00042B5C">
        <w:t>If not, have the services of an interpreter been recommended?</w:t>
      </w:r>
      <w:r w:rsidRPr="00042B5C">
        <w:tab/>
        <w:t xml:space="preserve">Y/N </w:t>
      </w:r>
    </w:p>
    <w:p w:rsidR="000B1776" w:rsidRDefault="000B1776" w:rsidP="000B1776">
      <w:pPr>
        <w:tabs>
          <w:tab w:val="right" w:pos="9072"/>
        </w:tabs>
      </w:pPr>
      <w:r w:rsidRPr="00042B5C">
        <w:t>Do all of the clients clearly benefit from taking out this loan?</w:t>
      </w:r>
      <w:r w:rsidRPr="00042B5C">
        <w:tab/>
        <w:t>Y/N</w:t>
      </w:r>
    </w:p>
    <w:p w:rsidR="000B1776" w:rsidRDefault="000B1776" w:rsidP="000B1776">
      <w:pPr>
        <w:keepNext/>
      </w:pPr>
      <w:r>
        <w:t>If not, what inquiries have been made to ascertain the level of benefit to each party of the loan?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0B1776" w:rsidRPr="000C2904" w:rsidTr="000B1776">
        <w:trPr>
          <w:trHeight w:val="284"/>
        </w:trPr>
        <w:tc>
          <w:tcPr>
            <w:tcW w:w="9639" w:type="dxa"/>
          </w:tcPr>
          <w:p w:rsidR="000B1776" w:rsidRPr="000C2904" w:rsidRDefault="000B1776" w:rsidP="000B1776">
            <w:pPr>
              <w:pStyle w:val="Answerhere"/>
              <w:keepNext/>
            </w:pPr>
          </w:p>
        </w:tc>
      </w:tr>
      <w:tr w:rsidR="000B1776" w:rsidRPr="000C2904" w:rsidTr="000B1776">
        <w:trPr>
          <w:trHeight w:val="284"/>
        </w:trPr>
        <w:tc>
          <w:tcPr>
            <w:tcW w:w="9639" w:type="dxa"/>
          </w:tcPr>
          <w:p w:rsidR="000B1776" w:rsidRPr="000C2904" w:rsidRDefault="000B1776" w:rsidP="000B1776">
            <w:pPr>
              <w:pStyle w:val="Answerhere"/>
              <w:keepNext/>
            </w:pPr>
          </w:p>
        </w:tc>
      </w:tr>
      <w:tr w:rsidR="000B1776" w:rsidRPr="000C2904" w:rsidTr="000B1776">
        <w:trPr>
          <w:trHeight w:val="284"/>
        </w:trPr>
        <w:tc>
          <w:tcPr>
            <w:tcW w:w="9639" w:type="dxa"/>
          </w:tcPr>
          <w:p w:rsidR="000B1776" w:rsidRPr="000C2904" w:rsidRDefault="000B1776" w:rsidP="000B1776">
            <w:pPr>
              <w:pStyle w:val="Answerhere"/>
              <w:keepNext/>
            </w:pPr>
          </w:p>
        </w:tc>
      </w:tr>
      <w:tr w:rsidR="000B1776" w:rsidRPr="000C2904" w:rsidTr="000B1776">
        <w:trPr>
          <w:trHeight w:val="284"/>
        </w:trPr>
        <w:tc>
          <w:tcPr>
            <w:tcW w:w="9639" w:type="dxa"/>
          </w:tcPr>
          <w:p w:rsidR="000B1776" w:rsidRPr="000C2904" w:rsidRDefault="000B1776" w:rsidP="000B1776">
            <w:pPr>
              <w:pStyle w:val="Answerhere"/>
            </w:pPr>
          </w:p>
        </w:tc>
      </w:tr>
    </w:tbl>
    <w:p w:rsidR="000B1776" w:rsidRPr="00042B5C" w:rsidRDefault="000B1776" w:rsidP="000B1776">
      <w:pPr>
        <w:keepNext/>
        <w:tabs>
          <w:tab w:val="right" w:pos="9072"/>
        </w:tabs>
      </w:pPr>
      <w:r>
        <w:lastRenderedPageBreak/>
        <w:t>Are any clients acting as though they are under duress or other disability?</w:t>
      </w:r>
      <w:r>
        <w:tab/>
      </w:r>
      <w:r w:rsidRPr="00042B5C">
        <w:t>Y/N</w:t>
      </w:r>
    </w:p>
    <w:p w:rsidR="000B1776" w:rsidRPr="00042B5C" w:rsidRDefault="000B1776" w:rsidP="000B1776">
      <w:pPr>
        <w:keepNext/>
        <w:tabs>
          <w:tab w:val="right" w:pos="9072"/>
        </w:tabs>
      </w:pPr>
      <w:r w:rsidRPr="00042B5C">
        <w:t>Are any clients acting as though they are unsure of anything about the loan?</w:t>
      </w:r>
      <w:r w:rsidRPr="00042B5C">
        <w:tab/>
        <w:t>Y/N</w:t>
      </w:r>
    </w:p>
    <w:p w:rsidR="000B1776" w:rsidRPr="00042B5C" w:rsidRDefault="000B1776" w:rsidP="000B1776">
      <w:pPr>
        <w:tabs>
          <w:tab w:val="right" w:pos="9072"/>
        </w:tabs>
      </w:pPr>
      <w:r w:rsidRPr="00042B5C">
        <w:t>Are any of the clients acting as though they are unable to comprehend their obligations?</w:t>
      </w:r>
      <w:r w:rsidRPr="00042B5C">
        <w:tab/>
        <w:t>Y/N</w:t>
      </w:r>
    </w:p>
    <w:p w:rsidR="000B1776" w:rsidRDefault="000B1776" w:rsidP="000B1776">
      <w:pPr>
        <w:tabs>
          <w:tab w:val="right" w:pos="9072"/>
        </w:tabs>
      </w:pPr>
      <w:r w:rsidRPr="00042B5C">
        <w:t>Are there any guarantors?</w:t>
      </w:r>
      <w:r w:rsidRPr="00042B5C">
        <w:tab/>
        <w:t>Y/N</w:t>
      </w:r>
    </w:p>
    <w:p w:rsidR="000B1776" w:rsidRDefault="000B1776" w:rsidP="000B1776">
      <w:pPr>
        <w:tabs>
          <w:tab w:val="right" w:pos="9072"/>
        </w:tabs>
      </w:pPr>
      <w:r>
        <w:t>If yes is answered to any of the above questions, have the clients been advised to seek</w:t>
      </w:r>
      <w:r>
        <w:br/>
        <w:t>the services of a lawyer or financial adviser?</w:t>
      </w:r>
      <w:r>
        <w:tab/>
        <w:t>Y/</w:t>
      </w:r>
      <w:r w:rsidRPr="00E328A3">
        <w:t>N</w:t>
      </w:r>
      <w:r>
        <w:t xml:space="preserve"> </w:t>
      </w:r>
    </w:p>
    <w:p w:rsidR="000B1776" w:rsidRDefault="000B1776" w:rsidP="000B1776">
      <w:pPr>
        <w:keepNext/>
      </w:pPr>
      <w:r>
        <w:t>Provide details of other pertinent information obtained during the loan interview which may be of interest or of any unusual circumstances you may wish to record.</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0B1776" w:rsidRPr="000C2904" w:rsidTr="000B1776">
        <w:trPr>
          <w:trHeight w:val="2835"/>
        </w:trPr>
        <w:tc>
          <w:tcPr>
            <w:tcW w:w="9639" w:type="dxa"/>
          </w:tcPr>
          <w:p w:rsidR="000B1776" w:rsidRPr="00162BF1" w:rsidRDefault="000B1776" w:rsidP="00162BF1">
            <w:pPr>
              <w:pStyle w:val="Answerhere"/>
            </w:pPr>
          </w:p>
        </w:tc>
      </w:tr>
    </w:tbl>
    <w:p w:rsidR="00B76C1E" w:rsidRPr="00184F7A" w:rsidRDefault="00B76C1E" w:rsidP="00550B1B"/>
    <w:sectPr w:rsidR="00B76C1E" w:rsidRPr="00184F7A" w:rsidSect="00EE4BB4">
      <w:footerReference w:type="default" r:id="rId12"/>
      <w:headerReference w:type="first" r:id="rId13"/>
      <w:footerReference w:type="first" r:id="rId14"/>
      <w:pgSz w:w="11907" w:h="16840" w:code="9"/>
      <w:pgMar w:top="1134" w:right="1134" w:bottom="1134" w:left="1134" w:header="28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B5C" w:rsidRDefault="00592B5C">
      <w:r>
        <w:separator/>
      </w:r>
    </w:p>
  </w:endnote>
  <w:endnote w:type="continuationSeparator" w:id="0">
    <w:p w:rsidR="00592B5C" w:rsidRDefault="0059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abon">
    <w:altName w:val="Courier New"/>
    <w:panose1 w:val="00000000000000000000"/>
    <w:charset w:val="00"/>
    <w:family w:val="roman"/>
    <w:notTrueType/>
    <w:pitch w:val="variable"/>
    <w:sig w:usb0="00000003" w:usb1="00000000" w:usb2="00000000" w:usb3="00000000" w:csb0="00000001" w:csb1="00000000"/>
  </w:font>
  <w:font w:name="ITC Franklin Gothic Book">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Franklin Gothic Med">
    <w:panose1 w:val="00000000000000000000"/>
    <w:charset w:val="00"/>
    <w:family w:val="swiss"/>
    <w:notTrueType/>
    <w:pitch w:val="variable"/>
    <w:sig w:usb0="00000003" w:usb1="00000000" w:usb2="00000000" w:usb3="00000000" w:csb0="00000001" w:csb1="00000000"/>
  </w:font>
  <w:font w:name="MetaMediumLF-Roman">
    <w:charset w:val="00"/>
    <w:family w:val="swiss"/>
    <w:pitch w:val="variable"/>
    <w:sig w:usb0="8000002F" w:usb1="4000004A" w:usb2="00000000" w:usb3="00000000" w:csb0="00000001" w:csb1="00000000"/>
  </w:font>
  <w:font w:name="MetaNormalLF-Roman">
    <w:charset w:val="00"/>
    <w:family w:val="swiss"/>
    <w:pitch w:val="variable"/>
    <w:sig w:usb0="8000002F" w:usb1="4000004A" w:usb2="00000000" w:usb3="00000000" w:csb0="00000001" w:csb1="00000000"/>
  </w:font>
  <w:font w:name="MetaBoldLF-Roman">
    <w:altName w:val="Century Gothic"/>
    <w:charset w:val="00"/>
    <w:family w:val="swiss"/>
    <w:pitch w:val="variable"/>
    <w:sig w:usb0="800000AF" w:usb1="4000004A" w:usb2="00000000" w:usb3="00000000" w:csb0="00000001" w:csb1="00000000"/>
  </w:font>
  <w:font w:name="Helvetica">
    <w:panose1 w:val="020B0604020202020204"/>
    <w:charset w:val="00"/>
    <w:family w:val="swiss"/>
    <w:pitch w:val="variable"/>
    <w:sig w:usb0="00000003" w:usb1="00000000" w:usb2="00000000" w:usb3="00000000" w:csb0="00000001" w:csb1="00000000"/>
  </w:font>
  <w:font w:name="GillSans">
    <w:altName w:val="Times New Roman"/>
    <w:charset w:val="00"/>
    <w:family w:val="auto"/>
    <w:pitch w:val="variable"/>
    <w:sig w:usb0="00000000" w:usb1="00000000" w:usb2="00000000" w:usb3="00000000" w:csb0="000001F7"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CFC" w:rsidRPr="00E012E6" w:rsidRDefault="00401CFC" w:rsidP="00E012E6">
    <w:pPr>
      <w:pStyle w:val="Footer"/>
    </w:pPr>
    <w:r w:rsidRPr="00E012E6">
      <w:t xml:space="preserve">Page </w:t>
    </w:r>
    <w:r w:rsidR="001C6249" w:rsidRPr="00E012E6">
      <w:rPr>
        <w:rStyle w:val="PageNumber"/>
      </w:rPr>
      <w:fldChar w:fldCharType="begin"/>
    </w:r>
    <w:r w:rsidRPr="00E012E6">
      <w:rPr>
        <w:rStyle w:val="PageNumber"/>
      </w:rPr>
      <w:instrText xml:space="preserve"> PAGE </w:instrText>
    </w:r>
    <w:r w:rsidR="001C6249" w:rsidRPr="00E012E6">
      <w:rPr>
        <w:rStyle w:val="PageNumber"/>
      </w:rPr>
      <w:fldChar w:fldCharType="separate"/>
    </w:r>
    <w:r w:rsidR="00A92D80">
      <w:rPr>
        <w:rStyle w:val="PageNumber"/>
        <w:noProof/>
      </w:rPr>
      <w:t>22</w:t>
    </w:r>
    <w:r w:rsidR="001C6249" w:rsidRPr="00E012E6">
      <w:rPr>
        <w:rStyle w:val="PageNumber"/>
      </w:rPr>
      <w:fldChar w:fldCharType="end"/>
    </w:r>
    <w:r w:rsidRPr="00E012E6">
      <w:rPr>
        <w:rStyle w:val="PageNumber"/>
      </w:rPr>
      <w:t xml:space="preserve"> of </w:t>
    </w:r>
    <w:r w:rsidR="001C6249" w:rsidRPr="00E012E6">
      <w:rPr>
        <w:rStyle w:val="PageNumber"/>
      </w:rPr>
      <w:fldChar w:fldCharType="begin"/>
    </w:r>
    <w:r w:rsidRPr="00E012E6">
      <w:rPr>
        <w:rStyle w:val="PageNumber"/>
      </w:rPr>
      <w:instrText xml:space="preserve"> NUMPAGES </w:instrText>
    </w:r>
    <w:r w:rsidR="001C6249" w:rsidRPr="00E012E6">
      <w:rPr>
        <w:rStyle w:val="PageNumber"/>
      </w:rPr>
      <w:fldChar w:fldCharType="separate"/>
    </w:r>
    <w:r w:rsidR="00A92D80">
      <w:rPr>
        <w:rStyle w:val="PageNumber"/>
        <w:noProof/>
      </w:rPr>
      <w:t>25</w:t>
    </w:r>
    <w:r w:rsidR="001C6249" w:rsidRPr="00E012E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CFC" w:rsidRPr="00364023" w:rsidRDefault="00401CFC" w:rsidP="00364023">
    <w:pPr>
      <w:pStyle w:val="Footer"/>
      <w:jc w:val="left"/>
      <w:rPr>
        <w:b w:val="0"/>
        <w:szCs w:val="16"/>
      </w:rPr>
    </w:pPr>
    <w:r w:rsidRPr="0006017F">
      <w:rPr>
        <w:b w:val="0"/>
        <w:szCs w:val="16"/>
      </w:rPr>
      <w:t>CIVMB_</w:t>
    </w:r>
    <w:r>
      <w:rPr>
        <w:b w:val="0"/>
        <w:szCs w:val="16"/>
      </w:rPr>
      <w:t>OR</w:t>
    </w:r>
    <w:r w:rsidRPr="0006017F">
      <w:rPr>
        <w:b w:val="0"/>
        <w:szCs w:val="16"/>
      </w:rPr>
      <w:t>_v4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B5C" w:rsidRDefault="00592B5C">
      <w:r>
        <w:separator/>
      </w:r>
    </w:p>
  </w:footnote>
  <w:footnote w:type="continuationSeparator" w:id="0">
    <w:p w:rsidR="00592B5C" w:rsidRDefault="0059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CFC" w:rsidRPr="00885B13" w:rsidRDefault="00401CFC" w:rsidP="00885B13">
    <w:pPr>
      <w:pStyle w:val="Header"/>
      <w:jc w:val="center"/>
    </w:pPr>
    <w:r w:rsidRPr="00885B13">
      <w:rPr>
        <w:noProof/>
        <w:lang w:eastAsia="en-AU"/>
      </w:rPr>
      <w:drawing>
        <wp:inline distT="0" distB="0" distL="0" distR="0">
          <wp:extent cx="1440000" cy="69515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000" cy="695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01E2934"/>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8144A268"/>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0CBCF01C"/>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E8C68A66"/>
    <w:lvl w:ilvl="0">
      <w:start w:val="1"/>
      <w:numFmt w:val="decimal"/>
      <w:pStyle w:val="ListNumber"/>
      <w:lvlText w:val="%1."/>
      <w:lvlJc w:val="left"/>
      <w:pPr>
        <w:tabs>
          <w:tab w:val="num" w:pos="643"/>
        </w:tabs>
        <w:ind w:left="643" w:hanging="360"/>
      </w:pPr>
    </w:lvl>
  </w:abstractNum>
  <w:abstractNum w:abstractNumId="4" w15:restartNumberingAfterBreak="0">
    <w:nsid w:val="FFFFFF80"/>
    <w:multiLevelType w:val="singleLevel"/>
    <w:tmpl w:val="DB143C32"/>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7093B4"/>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3E0504"/>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CE536"/>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0E4560"/>
    <w:lvl w:ilvl="0">
      <w:start w:val="1"/>
      <w:numFmt w:val="decimal"/>
      <w:pStyle w:val="ListContinue5"/>
      <w:lvlText w:val="%1."/>
      <w:lvlJc w:val="left"/>
      <w:pPr>
        <w:tabs>
          <w:tab w:val="num" w:pos="360"/>
        </w:tabs>
        <w:ind w:left="360" w:hanging="360"/>
      </w:pPr>
    </w:lvl>
  </w:abstractNum>
  <w:abstractNum w:abstractNumId="9" w15:restartNumberingAfterBreak="0">
    <w:nsid w:val="FFFFFF89"/>
    <w:multiLevelType w:val="singleLevel"/>
    <w:tmpl w:val="8A9E5B22"/>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00B43804"/>
    <w:multiLevelType w:val="hybridMultilevel"/>
    <w:tmpl w:val="8A4E441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6190B7C"/>
    <w:multiLevelType w:val="multilevel"/>
    <w:tmpl w:val="6DB06946"/>
    <w:lvl w:ilvl="0">
      <w:start w:val="1"/>
      <w:numFmt w:val="decimal"/>
      <w:pStyle w:val="Numberedlist"/>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Restart w:val="0"/>
      <w:lvlText w:val="%3."/>
      <w:lvlJc w:val="left"/>
      <w:pPr>
        <w:tabs>
          <w:tab w:val="num" w:pos="1276"/>
        </w:tabs>
        <w:ind w:left="1276" w:hanging="425"/>
      </w:pPr>
      <w:rPr>
        <w:rFonts w:hint="default"/>
      </w:rPr>
    </w:lvl>
    <w:lvl w:ilvl="3">
      <w:start w:val="1"/>
      <w:numFmt w:val="upperRoman"/>
      <w:lvlText w:val="%4."/>
      <w:lvlJc w:val="left"/>
      <w:pPr>
        <w:tabs>
          <w:tab w:val="num" w:pos="1559"/>
        </w:tabs>
        <w:ind w:left="1559" w:hanging="283"/>
      </w:pPr>
      <w:rPr>
        <w:rFonts w:hint="default"/>
        <w:sz w:val="16"/>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2" w15:restartNumberingAfterBreak="0">
    <w:nsid w:val="090E036F"/>
    <w:multiLevelType w:val="hybridMultilevel"/>
    <w:tmpl w:val="7256E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9BC20BC"/>
    <w:multiLevelType w:val="multilevel"/>
    <w:tmpl w:val="ABE892AA"/>
    <w:lvl w:ilvl="0">
      <w:start w:val="10"/>
      <w:numFmt w:val="decimal"/>
      <w:pStyle w:val="Heading1"/>
      <w:suff w:val="nothing"/>
      <w:lvlText w:val="Topic %1:"/>
      <w:lvlJc w:val="left"/>
      <w:pPr>
        <w:ind w:left="2552" w:hanging="2552"/>
      </w:pPr>
      <w:rPr>
        <w:rFonts w:cs="Times New Roman" w:hint="default"/>
      </w:rPr>
    </w:lvl>
    <w:lvl w:ilvl="1">
      <w:start w:val="1"/>
      <w:numFmt w:val="decimal"/>
      <w:lvlText w:val="%1.%2."/>
      <w:lvlJc w:val="left"/>
      <w:pPr>
        <w:tabs>
          <w:tab w:val="num" w:pos="22593"/>
        </w:tabs>
        <w:ind w:left="22593" w:hanging="432"/>
      </w:pPr>
      <w:rPr>
        <w:rFonts w:cs="Times New Roman" w:hint="default"/>
      </w:rPr>
    </w:lvl>
    <w:lvl w:ilvl="2">
      <w:start w:val="1"/>
      <w:numFmt w:val="decimal"/>
      <w:lvlText w:val="%1.%2.%3."/>
      <w:lvlJc w:val="left"/>
      <w:pPr>
        <w:tabs>
          <w:tab w:val="num" w:pos="23025"/>
        </w:tabs>
        <w:ind w:left="23025" w:hanging="504"/>
      </w:pPr>
      <w:rPr>
        <w:rFonts w:cs="Times New Roman" w:hint="default"/>
      </w:rPr>
    </w:lvl>
    <w:lvl w:ilvl="3">
      <w:start w:val="1"/>
      <w:numFmt w:val="decimal"/>
      <w:lvlText w:val="%1.%2.%3.%4."/>
      <w:lvlJc w:val="left"/>
      <w:pPr>
        <w:tabs>
          <w:tab w:val="num" w:pos="23529"/>
        </w:tabs>
        <w:ind w:left="23529" w:hanging="648"/>
      </w:pPr>
      <w:rPr>
        <w:rFonts w:cs="Times New Roman" w:hint="default"/>
      </w:rPr>
    </w:lvl>
    <w:lvl w:ilvl="4">
      <w:start w:val="1"/>
      <w:numFmt w:val="decimal"/>
      <w:lvlText w:val="%1.%2.%3.%4.%5."/>
      <w:lvlJc w:val="left"/>
      <w:pPr>
        <w:tabs>
          <w:tab w:val="num" w:pos="24033"/>
        </w:tabs>
        <w:ind w:left="24033" w:hanging="792"/>
      </w:pPr>
      <w:rPr>
        <w:rFonts w:cs="Times New Roman" w:hint="default"/>
      </w:rPr>
    </w:lvl>
    <w:lvl w:ilvl="5">
      <w:start w:val="1"/>
      <w:numFmt w:val="decimal"/>
      <w:lvlText w:val="%1.%2.%3.%4.%5.%6."/>
      <w:lvlJc w:val="left"/>
      <w:pPr>
        <w:tabs>
          <w:tab w:val="num" w:pos="24537"/>
        </w:tabs>
        <w:ind w:left="24537" w:hanging="936"/>
      </w:pPr>
      <w:rPr>
        <w:rFonts w:cs="Times New Roman" w:hint="default"/>
      </w:rPr>
    </w:lvl>
    <w:lvl w:ilvl="6">
      <w:start w:val="1"/>
      <w:numFmt w:val="decimal"/>
      <w:lvlText w:val="%1.%2.%3.%4.%5.%6.%7."/>
      <w:lvlJc w:val="left"/>
      <w:pPr>
        <w:tabs>
          <w:tab w:val="num" w:pos="25041"/>
        </w:tabs>
        <w:ind w:left="25041" w:hanging="1080"/>
      </w:pPr>
      <w:rPr>
        <w:rFonts w:cs="Times New Roman" w:hint="default"/>
      </w:rPr>
    </w:lvl>
    <w:lvl w:ilvl="7">
      <w:start w:val="1"/>
      <w:numFmt w:val="decimal"/>
      <w:lvlText w:val="%1.%2.%3.%4.%5.%6.%7.%8."/>
      <w:lvlJc w:val="left"/>
      <w:pPr>
        <w:tabs>
          <w:tab w:val="num" w:pos="25545"/>
        </w:tabs>
        <w:ind w:left="25545" w:hanging="1224"/>
      </w:pPr>
      <w:rPr>
        <w:rFonts w:cs="Times New Roman" w:hint="default"/>
      </w:rPr>
    </w:lvl>
    <w:lvl w:ilvl="8">
      <w:start w:val="1"/>
      <w:numFmt w:val="decimal"/>
      <w:lvlText w:val="%1.%2.%3.%4.%5.%6.%7.%8.%9."/>
      <w:lvlJc w:val="left"/>
      <w:pPr>
        <w:tabs>
          <w:tab w:val="num" w:pos="26121"/>
        </w:tabs>
        <w:ind w:left="26121" w:hanging="1440"/>
      </w:pPr>
      <w:rPr>
        <w:rFonts w:cs="Times New Roman" w:hint="default"/>
      </w:rPr>
    </w:lvl>
  </w:abstractNum>
  <w:abstractNum w:abstractNumId="14" w15:restartNumberingAfterBreak="0">
    <w:nsid w:val="0A0F08FF"/>
    <w:multiLevelType w:val="hybridMultilevel"/>
    <w:tmpl w:val="E0547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677214"/>
    <w:multiLevelType w:val="multilevel"/>
    <w:tmpl w:val="1F10FEC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C7D455A"/>
    <w:multiLevelType w:val="hybridMultilevel"/>
    <w:tmpl w:val="49B6219A"/>
    <w:lvl w:ilvl="0" w:tplc="939AE352">
      <w:numFmt w:val="bullet"/>
      <w:lvlText w:val="•"/>
      <w:lvlJc w:val="left"/>
      <w:pPr>
        <w:ind w:left="1080" w:hanging="360"/>
      </w:pPr>
      <w:rPr>
        <w:rFonts w:ascii="Calibri" w:eastAsia="Times New Roman" w:hAnsi="Calibri" w:cs="Calibri"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0CB6521A"/>
    <w:multiLevelType w:val="hybridMultilevel"/>
    <w:tmpl w:val="B9BE39F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0F8E0072"/>
    <w:multiLevelType w:val="hybridMultilevel"/>
    <w:tmpl w:val="8D9AB6D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0FF723DF"/>
    <w:multiLevelType w:val="hybridMultilevel"/>
    <w:tmpl w:val="93DC043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05A708F"/>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1118038B"/>
    <w:multiLevelType w:val="hybridMultilevel"/>
    <w:tmpl w:val="21447E8E"/>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15:restartNumberingAfterBreak="0">
    <w:nsid w:val="14791D1B"/>
    <w:multiLevelType w:val="hybridMultilevel"/>
    <w:tmpl w:val="945E8212"/>
    <w:lvl w:ilvl="0" w:tplc="939AE352">
      <w:numFmt w:val="bullet"/>
      <w:lvlText w:val="•"/>
      <w:lvlJc w:val="left"/>
      <w:pPr>
        <w:ind w:left="644" w:hanging="360"/>
      </w:pPr>
      <w:rPr>
        <w:rFonts w:ascii="Calibri" w:eastAsia="Times New Roman" w:hAnsi="Calibri" w:cs="Calibri" w:hint="default"/>
        <w:color w:val="auto"/>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3" w15:restartNumberingAfterBreak="0">
    <w:nsid w:val="1697591C"/>
    <w:multiLevelType w:val="hybridMultilevel"/>
    <w:tmpl w:val="2A068414"/>
    <w:lvl w:ilvl="0" w:tplc="DE7AAC00">
      <w:numFmt w:val="bullet"/>
      <w:lvlText w:val="-"/>
      <w:lvlJc w:val="left"/>
      <w:pPr>
        <w:ind w:left="786"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19D238FC"/>
    <w:multiLevelType w:val="hybridMultilevel"/>
    <w:tmpl w:val="404E4B56"/>
    <w:lvl w:ilvl="0" w:tplc="DE7AAC00">
      <w:numFmt w:val="bullet"/>
      <w:lvlText w:val="-"/>
      <w:lvlJc w:val="left"/>
      <w:pPr>
        <w:ind w:left="1080" w:hanging="360"/>
      </w:pPr>
      <w:rPr>
        <w:rFonts w:ascii="Calibri" w:eastAsia="Times New Roman" w:hAnsi="Calibri" w:cs="Calibri" w:hint="default"/>
      </w:rPr>
    </w:lvl>
    <w:lvl w:ilvl="1" w:tplc="DE7AAC00">
      <w:numFmt w:val="bullet"/>
      <w:lvlText w:val="-"/>
      <w:lvlJc w:val="left"/>
      <w:pPr>
        <w:ind w:left="1068" w:hanging="360"/>
      </w:pPr>
      <w:rPr>
        <w:rFonts w:ascii="Calibri" w:eastAsia="Times New Roman" w:hAnsi="Calibri" w:cs="Calibri"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5" w15:restartNumberingAfterBreak="0">
    <w:nsid w:val="1A8F22B9"/>
    <w:multiLevelType w:val="hybridMultilevel"/>
    <w:tmpl w:val="B9BE39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B041C29"/>
    <w:multiLevelType w:val="hybridMultilevel"/>
    <w:tmpl w:val="67DCC4F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C6A3DC6"/>
    <w:multiLevelType w:val="hybridMultilevel"/>
    <w:tmpl w:val="118A39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1F46791D"/>
    <w:multiLevelType w:val="hybridMultilevel"/>
    <w:tmpl w:val="29D0875C"/>
    <w:lvl w:ilvl="0" w:tplc="AF82AC6C">
      <w:numFmt w:val="bullet"/>
      <w:lvlText w:val="-"/>
      <w:lvlJc w:val="left"/>
      <w:pPr>
        <w:ind w:left="720" w:hanging="360"/>
      </w:pPr>
      <w:rPr>
        <w:rFonts w:ascii="Calibri" w:eastAsia="Times New Roman" w:hAnsi="Calibri" w:cs="Calibri" w:hint="default"/>
        <w:sz w:val="2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204E76D7"/>
    <w:multiLevelType w:val="hybridMultilevel"/>
    <w:tmpl w:val="BF326F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351235E"/>
    <w:multiLevelType w:val="hybridMultilevel"/>
    <w:tmpl w:val="310601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64F4E43"/>
    <w:multiLevelType w:val="hybridMultilevel"/>
    <w:tmpl w:val="84E24226"/>
    <w:lvl w:ilvl="0" w:tplc="417465AA">
      <w:start w:val="1"/>
      <w:numFmt w:val="decimal"/>
      <w:lvlText w:val="%1."/>
      <w:lvlJc w:val="left"/>
      <w:pPr>
        <w:ind w:left="1080" w:hanging="360"/>
      </w:pPr>
      <w:rPr>
        <w:color w:val="auto"/>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297A6740"/>
    <w:multiLevelType w:val="hybridMultilevel"/>
    <w:tmpl w:val="34146B48"/>
    <w:lvl w:ilvl="0" w:tplc="15EA2BDA">
      <w:start w:val="2"/>
      <w:numFmt w:val="decimal"/>
      <w:lvlText w:val="%1."/>
      <w:lvlJc w:val="left"/>
      <w:pPr>
        <w:ind w:left="1080" w:hanging="360"/>
      </w:pPr>
      <w:rPr>
        <w:rFonts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2A1B16B6"/>
    <w:multiLevelType w:val="multilevel"/>
    <w:tmpl w:val="F6B89D26"/>
    <w:lvl w:ilvl="0">
      <w:start w:val="1"/>
      <w:numFmt w:val="bullet"/>
      <w:pStyle w:val="Blockquote"/>
      <w:lvlText w:val=""/>
      <w:lvlJc w:val="left"/>
      <w:pPr>
        <w:tabs>
          <w:tab w:val="num" w:pos="568"/>
        </w:tabs>
        <w:ind w:left="568" w:hanging="284"/>
      </w:pPr>
      <w:rPr>
        <w:rFonts w:ascii="Wingdings" w:hAnsi="Wingdings" w:hint="default"/>
        <w:sz w:val="16"/>
        <w:szCs w:val="18"/>
      </w:rPr>
    </w:lvl>
    <w:lvl w:ilvl="1">
      <w:start w:val="1"/>
      <w:numFmt w:val="bullet"/>
      <w:lvlText w:val="-"/>
      <w:lvlJc w:val="left"/>
      <w:pPr>
        <w:tabs>
          <w:tab w:val="num" w:pos="851"/>
        </w:tabs>
        <w:ind w:left="851" w:hanging="283"/>
      </w:pPr>
      <w:rPr>
        <w:rFonts w:ascii="Sabon" w:hAnsi="Sabon" w:hint="default"/>
        <w:color w:val="auto"/>
      </w:rPr>
    </w:lvl>
    <w:lvl w:ilvl="2">
      <w:start w:val="1"/>
      <w:numFmt w:val="bullet"/>
      <w:lvlText w:val=""/>
      <w:lvlJc w:val="left"/>
      <w:pPr>
        <w:tabs>
          <w:tab w:val="num" w:pos="851"/>
        </w:tabs>
        <w:ind w:left="851" w:hanging="283"/>
      </w:pPr>
      <w:rPr>
        <w:rFonts w:ascii="Symbol" w:hAnsi="Symbol" w:hint="default"/>
        <w:color w:val="auto"/>
        <w:sz w:val="14"/>
      </w:rPr>
    </w:lvl>
    <w:lvl w:ilvl="3">
      <w:start w:val="1"/>
      <w:numFmt w:val="none"/>
      <w:lvlText w:val=""/>
      <w:lvlJc w:val="left"/>
      <w:pPr>
        <w:tabs>
          <w:tab w:val="num" w:pos="1724"/>
        </w:tabs>
        <w:ind w:left="1724" w:hanging="360"/>
      </w:pPr>
      <w:rPr>
        <w:rFonts w:hint="default"/>
      </w:rPr>
    </w:lvl>
    <w:lvl w:ilvl="4">
      <w:start w:val="1"/>
      <w:numFmt w:val="none"/>
      <w:lvlText w:val=""/>
      <w:lvlJc w:val="left"/>
      <w:pPr>
        <w:tabs>
          <w:tab w:val="num" w:pos="2084"/>
        </w:tabs>
        <w:ind w:left="2084" w:hanging="360"/>
      </w:pPr>
      <w:rPr>
        <w:rFonts w:hint="default"/>
      </w:rPr>
    </w:lvl>
    <w:lvl w:ilvl="5">
      <w:start w:val="1"/>
      <w:numFmt w:val="none"/>
      <w:lvlText w:val=""/>
      <w:lvlJc w:val="left"/>
      <w:pPr>
        <w:tabs>
          <w:tab w:val="num" w:pos="2444"/>
        </w:tabs>
        <w:ind w:left="2444" w:hanging="360"/>
      </w:pPr>
      <w:rPr>
        <w:rFonts w:hint="default"/>
      </w:rPr>
    </w:lvl>
    <w:lvl w:ilvl="6">
      <w:start w:val="1"/>
      <w:numFmt w:val="none"/>
      <w:lvlText w:val=""/>
      <w:lvlJc w:val="left"/>
      <w:pPr>
        <w:tabs>
          <w:tab w:val="num" w:pos="2804"/>
        </w:tabs>
        <w:ind w:left="2804" w:hanging="360"/>
      </w:pPr>
      <w:rPr>
        <w:rFonts w:hint="default"/>
      </w:rPr>
    </w:lvl>
    <w:lvl w:ilvl="7">
      <w:start w:val="1"/>
      <w:numFmt w:val="none"/>
      <w:lvlText w:val=""/>
      <w:lvlJc w:val="left"/>
      <w:pPr>
        <w:tabs>
          <w:tab w:val="num" w:pos="3164"/>
        </w:tabs>
        <w:ind w:left="3164" w:hanging="360"/>
      </w:pPr>
      <w:rPr>
        <w:rFonts w:hint="default"/>
      </w:rPr>
    </w:lvl>
    <w:lvl w:ilvl="8">
      <w:start w:val="1"/>
      <w:numFmt w:val="none"/>
      <w:lvlText w:val=""/>
      <w:lvlJc w:val="left"/>
      <w:pPr>
        <w:tabs>
          <w:tab w:val="num" w:pos="3524"/>
        </w:tabs>
        <w:ind w:left="3524" w:hanging="360"/>
      </w:pPr>
      <w:rPr>
        <w:rFonts w:hint="default"/>
      </w:rPr>
    </w:lvl>
  </w:abstractNum>
  <w:abstractNum w:abstractNumId="34" w15:restartNumberingAfterBreak="0">
    <w:nsid w:val="2C934C1E"/>
    <w:multiLevelType w:val="hybridMultilevel"/>
    <w:tmpl w:val="D750BC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CFA3376"/>
    <w:multiLevelType w:val="hybridMultilevel"/>
    <w:tmpl w:val="073CE422"/>
    <w:lvl w:ilvl="0" w:tplc="939AE352">
      <w:numFmt w:val="bullet"/>
      <w:lvlText w:val="•"/>
      <w:lvlJc w:val="left"/>
      <w:pPr>
        <w:ind w:left="720" w:hanging="360"/>
      </w:pPr>
      <w:rPr>
        <w:rFonts w:ascii="Calibri" w:eastAsia="Times New Roman" w:hAnsi="Calibri" w:cs="Calibri" w:hint="default"/>
        <w:sz w:val="22"/>
      </w:rPr>
    </w:lvl>
    <w:lvl w:ilvl="1" w:tplc="939AE352">
      <w:numFmt w:val="bullet"/>
      <w:lvlText w:val="•"/>
      <w:lvlJc w:val="left"/>
      <w:pPr>
        <w:ind w:left="1440" w:hanging="360"/>
      </w:pPr>
      <w:rPr>
        <w:rFonts w:ascii="Calibri" w:eastAsia="Times New Roman"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2DBC3E94"/>
    <w:multiLevelType w:val="multilevel"/>
    <w:tmpl w:val="0C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2DC76ADD"/>
    <w:multiLevelType w:val="hybridMultilevel"/>
    <w:tmpl w:val="B9BE39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2DEE3A80"/>
    <w:multiLevelType w:val="hybridMultilevel"/>
    <w:tmpl w:val="08C61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30DA58D7"/>
    <w:multiLevelType w:val="hybridMultilevel"/>
    <w:tmpl w:val="6EB463E4"/>
    <w:lvl w:ilvl="0" w:tplc="8CCC191E">
      <w:start w:val="1"/>
      <w:numFmt w:val="bullet"/>
      <w:lvlText w:val=""/>
      <w:lvlJc w:val="left"/>
      <w:pPr>
        <w:ind w:left="1324" w:hanging="360"/>
      </w:pPr>
      <w:rPr>
        <w:rFonts w:ascii="Symbol" w:hAnsi="Symbol" w:hint="default"/>
      </w:rPr>
    </w:lvl>
    <w:lvl w:ilvl="1" w:tplc="0C090003">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40" w15:restartNumberingAfterBreak="0">
    <w:nsid w:val="32940FA9"/>
    <w:multiLevelType w:val="hybridMultilevel"/>
    <w:tmpl w:val="F29E30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74048AB"/>
    <w:multiLevelType w:val="hybridMultilevel"/>
    <w:tmpl w:val="B9BE39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378E70EE"/>
    <w:multiLevelType w:val="hybridMultilevel"/>
    <w:tmpl w:val="38881060"/>
    <w:lvl w:ilvl="0" w:tplc="939AE352">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37A0363D"/>
    <w:multiLevelType w:val="hybridMultilevel"/>
    <w:tmpl w:val="F01AC2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39A81D2C"/>
    <w:multiLevelType w:val="hybridMultilevel"/>
    <w:tmpl w:val="ACB2BE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5" w15:restartNumberingAfterBreak="0">
    <w:nsid w:val="3BD21E8D"/>
    <w:multiLevelType w:val="hybridMultilevel"/>
    <w:tmpl w:val="6A60845A"/>
    <w:lvl w:ilvl="0" w:tplc="AEBAA0AC">
      <w:start w:val="1"/>
      <w:numFmt w:val="bullet"/>
      <w:pStyle w:val="SuggestedAnswerbulletind2"/>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46" w15:restartNumberingAfterBreak="0">
    <w:nsid w:val="3E4937CF"/>
    <w:multiLevelType w:val="hybridMultilevel"/>
    <w:tmpl w:val="8B501AE6"/>
    <w:lvl w:ilvl="0" w:tplc="36666C62">
      <w:start w:val="1"/>
      <w:numFmt w:val="bullet"/>
      <w:pStyle w:val="TableBullet"/>
      <w:lvlText w:val=""/>
      <w:lvlJc w:val="left"/>
      <w:pPr>
        <w:tabs>
          <w:tab w:val="num" w:pos="284"/>
        </w:tabs>
        <w:ind w:left="0" w:firstLine="0"/>
      </w:pPr>
      <w:rPr>
        <w:rFonts w:ascii="Symbol" w:hAnsi="Symbol" w:hint="default"/>
        <w:sz w:val="14"/>
        <w:szCs w:val="14"/>
      </w:rPr>
    </w:lvl>
    <w:lvl w:ilvl="1" w:tplc="8598B1D4" w:tentative="1">
      <w:start w:val="1"/>
      <w:numFmt w:val="bullet"/>
      <w:lvlText w:val="o"/>
      <w:lvlJc w:val="left"/>
      <w:pPr>
        <w:tabs>
          <w:tab w:val="num" w:pos="1440"/>
        </w:tabs>
        <w:ind w:left="1440" w:hanging="360"/>
      </w:pPr>
      <w:rPr>
        <w:rFonts w:ascii="Courier New" w:hAnsi="Courier New" w:cs="Courier New" w:hint="default"/>
      </w:rPr>
    </w:lvl>
    <w:lvl w:ilvl="2" w:tplc="C8785DE2" w:tentative="1">
      <w:start w:val="1"/>
      <w:numFmt w:val="bullet"/>
      <w:lvlText w:val=""/>
      <w:lvlJc w:val="left"/>
      <w:pPr>
        <w:tabs>
          <w:tab w:val="num" w:pos="2160"/>
        </w:tabs>
        <w:ind w:left="2160" w:hanging="360"/>
      </w:pPr>
      <w:rPr>
        <w:rFonts w:ascii="Wingdings" w:hAnsi="Wingdings" w:hint="default"/>
      </w:rPr>
    </w:lvl>
    <w:lvl w:ilvl="3" w:tplc="2142631C" w:tentative="1">
      <w:start w:val="1"/>
      <w:numFmt w:val="bullet"/>
      <w:lvlText w:val=""/>
      <w:lvlJc w:val="left"/>
      <w:pPr>
        <w:tabs>
          <w:tab w:val="num" w:pos="2880"/>
        </w:tabs>
        <w:ind w:left="2880" w:hanging="360"/>
      </w:pPr>
      <w:rPr>
        <w:rFonts w:ascii="Symbol" w:hAnsi="Symbol" w:hint="default"/>
      </w:rPr>
    </w:lvl>
    <w:lvl w:ilvl="4" w:tplc="B622A7B6" w:tentative="1">
      <w:start w:val="1"/>
      <w:numFmt w:val="bullet"/>
      <w:lvlText w:val="o"/>
      <w:lvlJc w:val="left"/>
      <w:pPr>
        <w:tabs>
          <w:tab w:val="num" w:pos="3600"/>
        </w:tabs>
        <w:ind w:left="3600" w:hanging="360"/>
      </w:pPr>
      <w:rPr>
        <w:rFonts w:ascii="Courier New" w:hAnsi="Courier New" w:cs="Courier New" w:hint="default"/>
      </w:rPr>
    </w:lvl>
    <w:lvl w:ilvl="5" w:tplc="63BC98D6" w:tentative="1">
      <w:start w:val="1"/>
      <w:numFmt w:val="bullet"/>
      <w:lvlText w:val=""/>
      <w:lvlJc w:val="left"/>
      <w:pPr>
        <w:tabs>
          <w:tab w:val="num" w:pos="4320"/>
        </w:tabs>
        <w:ind w:left="4320" w:hanging="360"/>
      </w:pPr>
      <w:rPr>
        <w:rFonts w:ascii="Wingdings" w:hAnsi="Wingdings" w:hint="default"/>
      </w:rPr>
    </w:lvl>
    <w:lvl w:ilvl="6" w:tplc="F2FC7886" w:tentative="1">
      <w:start w:val="1"/>
      <w:numFmt w:val="bullet"/>
      <w:lvlText w:val=""/>
      <w:lvlJc w:val="left"/>
      <w:pPr>
        <w:tabs>
          <w:tab w:val="num" w:pos="5040"/>
        </w:tabs>
        <w:ind w:left="5040" w:hanging="360"/>
      </w:pPr>
      <w:rPr>
        <w:rFonts w:ascii="Symbol" w:hAnsi="Symbol" w:hint="default"/>
      </w:rPr>
    </w:lvl>
    <w:lvl w:ilvl="7" w:tplc="3C86526E" w:tentative="1">
      <w:start w:val="1"/>
      <w:numFmt w:val="bullet"/>
      <w:lvlText w:val="o"/>
      <w:lvlJc w:val="left"/>
      <w:pPr>
        <w:tabs>
          <w:tab w:val="num" w:pos="5760"/>
        </w:tabs>
        <w:ind w:left="5760" w:hanging="360"/>
      </w:pPr>
      <w:rPr>
        <w:rFonts w:ascii="Courier New" w:hAnsi="Courier New" w:cs="Courier New" w:hint="default"/>
      </w:rPr>
    </w:lvl>
    <w:lvl w:ilvl="8" w:tplc="C9C088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067618B"/>
    <w:multiLevelType w:val="hybridMultilevel"/>
    <w:tmpl w:val="D56AE2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8" w15:restartNumberingAfterBreak="0">
    <w:nsid w:val="42F9184B"/>
    <w:multiLevelType w:val="hybridMultilevel"/>
    <w:tmpl w:val="4F1094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3525D75"/>
    <w:multiLevelType w:val="hybridMultilevel"/>
    <w:tmpl w:val="1DBC1D8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0" w15:restartNumberingAfterBreak="0">
    <w:nsid w:val="437C2A7B"/>
    <w:multiLevelType w:val="hybridMultilevel"/>
    <w:tmpl w:val="F79CD8C0"/>
    <w:lvl w:ilvl="0" w:tplc="78D040E2">
      <w:start w:val="1"/>
      <w:numFmt w:val="bullet"/>
      <w:pStyle w:val="SuggestedAnswer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477233EA"/>
    <w:multiLevelType w:val="multilevel"/>
    <w:tmpl w:val="402A18CE"/>
    <w:lvl w:ilvl="0">
      <w:start w:val="1"/>
      <w:numFmt w:val="bullet"/>
      <w:pStyle w:val="Asterisksdaggers"/>
      <w:lvlText w:val="*"/>
      <w:lvlJc w:val="left"/>
      <w:pPr>
        <w:tabs>
          <w:tab w:val="num" w:pos="284"/>
        </w:tabs>
        <w:ind w:left="284" w:hanging="284"/>
      </w:pPr>
      <w:rPr>
        <w:rFonts w:ascii="Times New Roman" w:hAnsi="Times New Roman" w:cs="Times New Roman" w:hint="default"/>
        <w:color w:val="auto"/>
        <w:sz w:val="18"/>
        <w:szCs w:val="18"/>
      </w:rPr>
    </w:lvl>
    <w:lvl w:ilvl="1">
      <w:start w:val="1"/>
      <w:numFmt w:val="bullet"/>
      <w:lvlText w:val="†"/>
      <w:lvlJc w:val="left"/>
      <w:pPr>
        <w:tabs>
          <w:tab w:val="num" w:pos="284"/>
        </w:tabs>
        <w:ind w:left="284" w:hanging="284"/>
      </w:pPr>
      <w:rPr>
        <w:rFonts w:ascii="Times New Roman" w:hAnsi="Times New Roman" w:cs="Times New Roman" w:hint="default"/>
        <w:vertAlign w:val="superscript"/>
      </w:rPr>
    </w:lvl>
    <w:lvl w:ilvl="2">
      <w:start w:val="1"/>
      <w:numFmt w:val="bullet"/>
      <w:lvlText w:val="‡"/>
      <w:lvlJc w:val="left"/>
      <w:pPr>
        <w:tabs>
          <w:tab w:val="num" w:pos="284"/>
        </w:tabs>
        <w:ind w:left="284" w:hanging="284"/>
      </w:pPr>
      <w:rPr>
        <w:rFonts w:ascii="Times New Roman" w:hAnsi="Times New Roman" w:cs="Times New Roman" w:hint="default"/>
        <w:vertAlign w:val="superscript"/>
      </w:rPr>
    </w:lvl>
    <w:lvl w:ilvl="3">
      <w:start w:val="1"/>
      <w:numFmt w:val="bullet"/>
      <w:lvlText w:val="§"/>
      <w:lvlJc w:val="left"/>
      <w:pPr>
        <w:tabs>
          <w:tab w:val="num" w:pos="284"/>
        </w:tabs>
        <w:ind w:left="284" w:hanging="284"/>
      </w:pPr>
      <w:rPr>
        <w:rFonts w:ascii="Times New Roman" w:hAnsi="Times New Roman" w:cs="Times New Roman" w:hint="default"/>
        <w:vertAlign w:val="superscript"/>
      </w:rPr>
    </w:lvl>
    <w:lvl w:ilvl="4">
      <w:start w:val="1"/>
      <w:numFmt w:val="bullet"/>
      <w:lvlText w:val="#"/>
      <w:lvlJc w:val="left"/>
      <w:pPr>
        <w:tabs>
          <w:tab w:val="num" w:pos="284"/>
        </w:tabs>
        <w:ind w:left="284" w:hanging="284"/>
      </w:pPr>
      <w:rPr>
        <w:rFonts w:ascii="Times New Roman" w:hAnsi="Times New Roman" w:cs="Times New Roman" w:hint="default"/>
        <w:vertAlign w:val="superscript"/>
      </w:rPr>
    </w:lvl>
    <w:lvl w:ilvl="5">
      <w:start w:val="1"/>
      <w:numFmt w:val="bullet"/>
      <w:lvlText w:val="¶"/>
      <w:lvlJc w:val="left"/>
      <w:pPr>
        <w:tabs>
          <w:tab w:val="num" w:pos="284"/>
        </w:tabs>
        <w:ind w:left="284" w:hanging="284"/>
      </w:pPr>
      <w:rPr>
        <w:rFonts w:ascii="Times New Roman" w:hAnsi="Times New Roman" w:cs="Times New Roman" w:hint="default"/>
        <w:vertAlign w:val="superscrip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2" w15:restartNumberingAfterBreak="0">
    <w:nsid w:val="4DC07344"/>
    <w:multiLevelType w:val="hybridMultilevel"/>
    <w:tmpl w:val="7F0A05A4"/>
    <w:lvl w:ilvl="0" w:tplc="0C090001">
      <w:start w:val="1"/>
      <w:numFmt w:val="bullet"/>
      <w:lvlText w:val=""/>
      <w:lvlJc w:val="left"/>
      <w:pPr>
        <w:ind w:left="1845" w:hanging="360"/>
      </w:pPr>
      <w:rPr>
        <w:rFonts w:ascii="Symbol" w:hAnsi="Symbol" w:hint="default"/>
      </w:rPr>
    </w:lvl>
    <w:lvl w:ilvl="1" w:tplc="0C090003" w:tentative="1">
      <w:start w:val="1"/>
      <w:numFmt w:val="bullet"/>
      <w:lvlText w:val="o"/>
      <w:lvlJc w:val="left"/>
      <w:pPr>
        <w:ind w:left="2565" w:hanging="360"/>
      </w:pPr>
      <w:rPr>
        <w:rFonts w:ascii="Courier New" w:hAnsi="Courier New" w:cs="Courier New" w:hint="default"/>
      </w:rPr>
    </w:lvl>
    <w:lvl w:ilvl="2" w:tplc="0C090005" w:tentative="1">
      <w:start w:val="1"/>
      <w:numFmt w:val="bullet"/>
      <w:lvlText w:val=""/>
      <w:lvlJc w:val="left"/>
      <w:pPr>
        <w:ind w:left="3285" w:hanging="360"/>
      </w:pPr>
      <w:rPr>
        <w:rFonts w:ascii="Wingdings" w:hAnsi="Wingdings" w:hint="default"/>
      </w:rPr>
    </w:lvl>
    <w:lvl w:ilvl="3" w:tplc="0C090001" w:tentative="1">
      <w:start w:val="1"/>
      <w:numFmt w:val="bullet"/>
      <w:lvlText w:val=""/>
      <w:lvlJc w:val="left"/>
      <w:pPr>
        <w:ind w:left="4005" w:hanging="360"/>
      </w:pPr>
      <w:rPr>
        <w:rFonts w:ascii="Symbol" w:hAnsi="Symbol" w:hint="default"/>
      </w:rPr>
    </w:lvl>
    <w:lvl w:ilvl="4" w:tplc="0C090003" w:tentative="1">
      <w:start w:val="1"/>
      <w:numFmt w:val="bullet"/>
      <w:lvlText w:val="o"/>
      <w:lvlJc w:val="left"/>
      <w:pPr>
        <w:ind w:left="4725" w:hanging="360"/>
      </w:pPr>
      <w:rPr>
        <w:rFonts w:ascii="Courier New" w:hAnsi="Courier New" w:cs="Courier New" w:hint="default"/>
      </w:rPr>
    </w:lvl>
    <w:lvl w:ilvl="5" w:tplc="0C090005" w:tentative="1">
      <w:start w:val="1"/>
      <w:numFmt w:val="bullet"/>
      <w:lvlText w:val=""/>
      <w:lvlJc w:val="left"/>
      <w:pPr>
        <w:ind w:left="5445" w:hanging="360"/>
      </w:pPr>
      <w:rPr>
        <w:rFonts w:ascii="Wingdings" w:hAnsi="Wingdings" w:hint="default"/>
      </w:rPr>
    </w:lvl>
    <w:lvl w:ilvl="6" w:tplc="0C090001" w:tentative="1">
      <w:start w:val="1"/>
      <w:numFmt w:val="bullet"/>
      <w:lvlText w:val=""/>
      <w:lvlJc w:val="left"/>
      <w:pPr>
        <w:ind w:left="6165" w:hanging="360"/>
      </w:pPr>
      <w:rPr>
        <w:rFonts w:ascii="Symbol" w:hAnsi="Symbol" w:hint="default"/>
      </w:rPr>
    </w:lvl>
    <w:lvl w:ilvl="7" w:tplc="0C090003" w:tentative="1">
      <w:start w:val="1"/>
      <w:numFmt w:val="bullet"/>
      <w:lvlText w:val="o"/>
      <w:lvlJc w:val="left"/>
      <w:pPr>
        <w:ind w:left="6885" w:hanging="360"/>
      </w:pPr>
      <w:rPr>
        <w:rFonts w:ascii="Courier New" w:hAnsi="Courier New" w:cs="Courier New" w:hint="default"/>
      </w:rPr>
    </w:lvl>
    <w:lvl w:ilvl="8" w:tplc="0C090005" w:tentative="1">
      <w:start w:val="1"/>
      <w:numFmt w:val="bullet"/>
      <w:lvlText w:val=""/>
      <w:lvlJc w:val="left"/>
      <w:pPr>
        <w:ind w:left="7605" w:hanging="360"/>
      </w:pPr>
      <w:rPr>
        <w:rFonts w:ascii="Wingdings" w:hAnsi="Wingdings" w:hint="default"/>
      </w:rPr>
    </w:lvl>
  </w:abstractNum>
  <w:abstractNum w:abstractNumId="53" w15:restartNumberingAfterBreak="0">
    <w:nsid w:val="52AE28CF"/>
    <w:multiLevelType w:val="hybridMultilevel"/>
    <w:tmpl w:val="76D0A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5CB12FE6"/>
    <w:multiLevelType w:val="hybridMultilevel"/>
    <w:tmpl w:val="7AA2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222DA8"/>
    <w:multiLevelType w:val="hybridMultilevel"/>
    <w:tmpl w:val="6256F1CC"/>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56" w15:restartNumberingAfterBreak="0">
    <w:nsid w:val="5EC85C43"/>
    <w:multiLevelType w:val="hybridMultilevel"/>
    <w:tmpl w:val="727EE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60026505"/>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630A3613"/>
    <w:multiLevelType w:val="hybridMultilevel"/>
    <w:tmpl w:val="6CC42F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631029B9"/>
    <w:multiLevelType w:val="hybridMultilevel"/>
    <w:tmpl w:val="B9BE39F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0" w15:restartNumberingAfterBreak="0">
    <w:nsid w:val="66E10452"/>
    <w:multiLevelType w:val="hybridMultilevel"/>
    <w:tmpl w:val="B52CE5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694958B6"/>
    <w:multiLevelType w:val="hybridMultilevel"/>
    <w:tmpl w:val="FC1C4A9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2" w15:restartNumberingAfterBreak="0">
    <w:nsid w:val="69B64B28"/>
    <w:multiLevelType w:val="hybridMultilevel"/>
    <w:tmpl w:val="006EED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6AED4D88"/>
    <w:multiLevelType w:val="multilevel"/>
    <w:tmpl w:val="CF72CD96"/>
    <w:lvl w:ilvl="0">
      <w:start w:val="1"/>
      <w:numFmt w:val="decimal"/>
      <w:pStyle w:val="Reviewquestions"/>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none"/>
      <w:lvlRestart w:val="0"/>
      <w:suff w:val="nothing"/>
      <w:lvlText w:val=""/>
      <w:lvlJc w:val="left"/>
      <w:pPr>
        <w:ind w:left="425" w:firstLine="0"/>
      </w:pPr>
      <w:rPr>
        <w:rFonts w:hint="default"/>
      </w:rPr>
    </w:lvl>
    <w:lvl w:ilvl="3">
      <w:start w:val="1"/>
      <w:numFmt w:val="bullet"/>
      <w:lvlText w:val=""/>
      <w:lvlJc w:val="left"/>
      <w:pPr>
        <w:tabs>
          <w:tab w:val="num" w:pos="284"/>
        </w:tabs>
        <w:ind w:left="709" w:hanging="284"/>
      </w:pPr>
      <w:rPr>
        <w:rFonts w:ascii="Symbol" w:hAnsi="Symbol" w:hint="default"/>
        <w:color w:val="auto"/>
        <w:sz w:val="14"/>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64" w15:restartNumberingAfterBreak="0">
    <w:nsid w:val="6D301CCC"/>
    <w:multiLevelType w:val="hybridMultilevel"/>
    <w:tmpl w:val="B9BE39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6FBC4C37"/>
    <w:multiLevelType w:val="hybridMultilevel"/>
    <w:tmpl w:val="B9BE39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71D00BA9"/>
    <w:multiLevelType w:val="hybridMultilevel"/>
    <w:tmpl w:val="E47E34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72E92D84"/>
    <w:multiLevelType w:val="hybridMultilevel"/>
    <w:tmpl w:val="B854FFD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8" w15:restartNumberingAfterBreak="0">
    <w:nsid w:val="78D313BD"/>
    <w:multiLevelType w:val="hybridMultilevel"/>
    <w:tmpl w:val="01C65F60"/>
    <w:lvl w:ilvl="0" w:tplc="0C090001">
      <w:start w:val="1"/>
      <w:numFmt w:val="none"/>
      <w:pStyle w:val="Note"/>
      <w:lvlText w:val="Note:"/>
      <w:lvlJc w:val="left"/>
      <w:pPr>
        <w:tabs>
          <w:tab w:val="num" w:pos="851"/>
        </w:tabs>
        <w:ind w:left="284" w:firstLine="0"/>
      </w:pPr>
      <w:rPr>
        <w:rFonts w:ascii="ITC Franklin Gothic Book" w:hAnsi="ITC Franklin Gothic Book" w:hint="default"/>
        <w:b w:val="0"/>
        <w:i/>
        <w:sz w:val="18"/>
        <w:szCs w:val="19"/>
      </w:rPr>
    </w:lvl>
    <w:lvl w:ilvl="1" w:tplc="0C090003" w:tentative="1">
      <w:start w:val="1"/>
      <w:numFmt w:val="lowerLetter"/>
      <w:lvlText w:val="%2."/>
      <w:lvlJc w:val="left"/>
      <w:pPr>
        <w:tabs>
          <w:tab w:val="num" w:pos="1724"/>
        </w:tabs>
        <w:ind w:left="1724" w:hanging="360"/>
      </w:pPr>
    </w:lvl>
    <w:lvl w:ilvl="2" w:tplc="0C090005" w:tentative="1">
      <w:start w:val="1"/>
      <w:numFmt w:val="lowerRoman"/>
      <w:lvlText w:val="%3."/>
      <w:lvlJc w:val="right"/>
      <w:pPr>
        <w:tabs>
          <w:tab w:val="num" w:pos="2444"/>
        </w:tabs>
        <w:ind w:left="2444" w:hanging="180"/>
      </w:pPr>
    </w:lvl>
    <w:lvl w:ilvl="3" w:tplc="0C090001" w:tentative="1">
      <w:start w:val="1"/>
      <w:numFmt w:val="decimal"/>
      <w:lvlText w:val="%4."/>
      <w:lvlJc w:val="left"/>
      <w:pPr>
        <w:tabs>
          <w:tab w:val="num" w:pos="3164"/>
        </w:tabs>
        <w:ind w:left="3164" w:hanging="360"/>
      </w:pPr>
    </w:lvl>
    <w:lvl w:ilvl="4" w:tplc="0C090003" w:tentative="1">
      <w:start w:val="1"/>
      <w:numFmt w:val="lowerLetter"/>
      <w:lvlText w:val="%5."/>
      <w:lvlJc w:val="left"/>
      <w:pPr>
        <w:tabs>
          <w:tab w:val="num" w:pos="3884"/>
        </w:tabs>
        <w:ind w:left="3884" w:hanging="360"/>
      </w:pPr>
    </w:lvl>
    <w:lvl w:ilvl="5" w:tplc="0C090005" w:tentative="1">
      <w:start w:val="1"/>
      <w:numFmt w:val="lowerRoman"/>
      <w:lvlText w:val="%6."/>
      <w:lvlJc w:val="right"/>
      <w:pPr>
        <w:tabs>
          <w:tab w:val="num" w:pos="4604"/>
        </w:tabs>
        <w:ind w:left="4604" w:hanging="180"/>
      </w:pPr>
    </w:lvl>
    <w:lvl w:ilvl="6" w:tplc="0C090001" w:tentative="1">
      <w:start w:val="1"/>
      <w:numFmt w:val="decimal"/>
      <w:lvlText w:val="%7."/>
      <w:lvlJc w:val="left"/>
      <w:pPr>
        <w:tabs>
          <w:tab w:val="num" w:pos="5324"/>
        </w:tabs>
        <w:ind w:left="5324" w:hanging="360"/>
      </w:pPr>
    </w:lvl>
    <w:lvl w:ilvl="7" w:tplc="0C090003" w:tentative="1">
      <w:start w:val="1"/>
      <w:numFmt w:val="lowerLetter"/>
      <w:lvlText w:val="%8."/>
      <w:lvlJc w:val="left"/>
      <w:pPr>
        <w:tabs>
          <w:tab w:val="num" w:pos="6044"/>
        </w:tabs>
        <w:ind w:left="6044" w:hanging="360"/>
      </w:pPr>
    </w:lvl>
    <w:lvl w:ilvl="8" w:tplc="0C090005" w:tentative="1">
      <w:start w:val="1"/>
      <w:numFmt w:val="lowerRoman"/>
      <w:lvlText w:val="%9."/>
      <w:lvlJc w:val="right"/>
      <w:pPr>
        <w:tabs>
          <w:tab w:val="num" w:pos="6764"/>
        </w:tabs>
        <w:ind w:left="6764" w:hanging="180"/>
      </w:pPr>
    </w:lvl>
  </w:abstractNum>
  <w:abstractNum w:abstractNumId="69" w15:restartNumberingAfterBreak="0">
    <w:nsid w:val="7B524D31"/>
    <w:multiLevelType w:val="hybridMultilevel"/>
    <w:tmpl w:val="2A36D81E"/>
    <w:lvl w:ilvl="0" w:tplc="0C090001">
      <w:start w:val="1"/>
      <w:numFmt w:val="bullet"/>
      <w:lvlText w:val=""/>
      <w:lvlJc w:val="left"/>
      <w:pPr>
        <w:ind w:left="1845" w:hanging="360"/>
      </w:pPr>
      <w:rPr>
        <w:rFonts w:ascii="Symbol" w:hAnsi="Symbol" w:hint="default"/>
      </w:rPr>
    </w:lvl>
    <w:lvl w:ilvl="1" w:tplc="0C090003" w:tentative="1">
      <w:start w:val="1"/>
      <w:numFmt w:val="bullet"/>
      <w:lvlText w:val="o"/>
      <w:lvlJc w:val="left"/>
      <w:pPr>
        <w:ind w:left="2565" w:hanging="360"/>
      </w:pPr>
      <w:rPr>
        <w:rFonts w:ascii="Courier New" w:hAnsi="Courier New" w:cs="Courier New" w:hint="default"/>
      </w:rPr>
    </w:lvl>
    <w:lvl w:ilvl="2" w:tplc="0C090005" w:tentative="1">
      <w:start w:val="1"/>
      <w:numFmt w:val="bullet"/>
      <w:lvlText w:val=""/>
      <w:lvlJc w:val="left"/>
      <w:pPr>
        <w:ind w:left="3285" w:hanging="360"/>
      </w:pPr>
      <w:rPr>
        <w:rFonts w:ascii="Wingdings" w:hAnsi="Wingdings" w:hint="default"/>
      </w:rPr>
    </w:lvl>
    <w:lvl w:ilvl="3" w:tplc="0C090001" w:tentative="1">
      <w:start w:val="1"/>
      <w:numFmt w:val="bullet"/>
      <w:lvlText w:val=""/>
      <w:lvlJc w:val="left"/>
      <w:pPr>
        <w:ind w:left="4005" w:hanging="360"/>
      </w:pPr>
      <w:rPr>
        <w:rFonts w:ascii="Symbol" w:hAnsi="Symbol" w:hint="default"/>
      </w:rPr>
    </w:lvl>
    <w:lvl w:ilvl="4" w:tplc="0C090003" w:tentative="1">
      <w:start w:val="1"/>
      <w:numFmt w:val="bullet"/>
      <w:lvlText w:val="o"/>
      <w:lvlJc w:val="left"/>
      <w:pPr>
        <w:ind w:left="4725" w:hanging="360"/>
      </w:pPr>
      <w:rPr>
        <w:rFonts w:ascii="Courier New" w:hAnsi="Courier New" w:cs="Courier New" w:hint="default"/>
      </w:rPr>
    </w:lvl>
    <w:lvl w:ilvl="5" w:tplc="0C090005" w:tentative="1">
      <w:start w:val="1"/>
      <w:numFmt w:val="bullet"/>
      <w:lvlText w:val=""/>
      <w:lvlJc w:val="left"/>
      <w:pPr>
        <w:ind w:left="5445" w:hanging="360"/>
      </w:pPr>
      <w:rPr>
        <w:rFonts w:ascii="Wingdings" w:hAnsi="Wingdings" w:hint="default"/>
      </w:rPr>
    </w:lvl>
    <w:lvl w:ilvl="6" w:tplc="0C090001" w:tentative="1">
      <w:start w:val="1"/>
      <w:numFmt w:val="bullet"/>
      <w:lvlText w:val=""/>
      <w:lvlJc w:val="left"/>
      <w:pPr>
        <w:ind w:left="6165" w:hanging="360"/>
      </w:pPr>
      <w:rPr>
        <w:rFonts w:ascii="Symbol" w:hAnsi="Symbol" w:hint="default"/>
      </w:rPr>
    </w:lvl>
    <w:lvl w:ilvl="7" w:tplc="0C090003" w:tentative="1">
      <w:start w:val="1"/>
      <w:numFmt w:val="bullet"/>
      <w:lvlText w:val="o"/>
      <w:lvlJc w:val="left"/>
      <w:pPr>
        <w:ind w:left="6885" w:hanging="360"/>
      </w:pPr>
      <w:rPr>
        <w:rFonts w:ascii="Courier New" w:hAnsi="Courier New" w:cs="Courier New" w:hint="default"/>
      </w:rPr>
    </w:lvl>
    <w:lvl w:ilvl="8" w:tplc="0C090005" w:tentative="1">
      <w:start w:val="1"/>
      <w:numFmt w:val="bullet"/>
      <w:lvlText w:val=""/>
      <w:lvlJc w:val="left"/>
      <w:pPr>
        <w:ind w:left="7605" w:hanging="360"/>
      </w:pPr>
      <w:rPr>
        <w:rFonts w:ascii="Wingdings" w:hAnsi="Wingdings" w:hint="default"/>
      </w:rPr>
    </w:lvl>
  </w:abstractNum>
  <w:abstractNum w:abstractNumId="70" w15:restartNumberingAfterBreak="0">
    <w:nsid w:val="7E611DDB"/>
    <w:multiLevelType w:val="hybridMultilevel"/>
    <w:tmpl w:val="F45ACA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7E9613BD"/>
    <w:multiLevelType w:val="hybridMultilevel"/>
    <w:tmpl w:val="C862E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0"/>
  </w:num>
  <w:num w:numId="2">
    <w:abstractNumId w:val="57"/>
  </w:num>
  <w:num w:numId="3">
    <w:abstractNumId w:val="36"/>
  </w:num>
  <w:num w:numId="4">
    <w:abstractNumId w:val="51"/>
  </w:num>
  <w:num w:numId="5">
    <w:abstractNumId w:val="15"/>
  </w:num>
  <w:num w:numId="6">
    <w:abstractNumId w:val="7"/>
  </w:num>
  <w:num w:numId="7">
    <w:abstractNumId w:val="6"/>
  </w:num>
  <w:num w:numId="8">
    <w:abstractNumId w:val="5"/>
  </w:num>
  <w:num w:numId="9">
    <w:abstractNumId w:val="4"/>
  </w:num>
  <w:num w:numId="10">
    <w:abstractNumId w:val="9"/>
  </w:num>
  <w:num w:numId="11">
    <w:abstractNumId w:val="3"/>
  </w:num>
  <w:num w:numId="12">
    <w:abstractNumId w:val="2"/>
  </w:num>
  <w:num w:numId="13">
    <w:abstractNumId w:val="1"/>
  </w:num>
  <w:num w:numId="14">
    <w:abstractNumId w:val="0"/>
  </w:num>
  <w:num w:numId="15">
    <w:abstractNumId w:val="8"/>
  </w:num>
  <w:num w:numId="16">
    <w:abstractNumId w:val="68"/>
  </w:num>
  <w:num w:numId="17">
    <w:abstractNumId w:val="11"/>
  </w:num>
  <w:num w:numId="18">
    <w:abstractNumId w:val="63"/>
  </w:num>
  <w:num w:numId="19">
    <w:abstractNumId w:val="46"/>
  </w:num>
  <w:num w:numId="20">
    <w:abstractNumId w:val="33"/>
  </w:num>
  <w:num w:numId="21">
    <w:abstractNumId w:val="39"/>
  </w:num>
  <w:num w:numId="22">
    <w:abstractNumId w:val="10"/>
  </w:num>
  <w:num w:numId="23">
    <w:abstractNumId w:val="49"/>
  </w:num>
  <w:num w:numId="24">
    <w:abstractNumId w:val="18"/>
  </w:num>
  <w:num w:numId="25">
    <w:abstractNumId w:val="13"/>
  </w:num>
  <w:num w:numId="26">
    <w:abstractNumId w:val="50"/>
  </w:num>
  <w:num w:numId="27">
    <w:abstractNumId w:val="45"/>
  </w:num>
  <w:num w:numId="28">
    <w:abstractNumId w:val="30"/>
  </w:num>
  <w:num w:numId="29">
    <w:abstractNumId w:val="56"/>
  </w:num>
  <w:num w:numId="30">
    <w:abstractNumId w:val="25"/>
  </w:num>
  <w:num w:numId="31">
    <w:abstractNumId w:val="12"/>
  </w:num>
  <w:num w:numId="32">
    <w:abstractNumId w:val="66"/>
  </w:num>
  <w:num w:numId="33">
    <w:abstractNumId w:val="41"/>
  </w:num>
  <w:num w:numId="34">
    <w:abstractNumId w:val="17"/>
  </w:num>
  <w:num w:numId="35">
    <w:abstractNumId w:val="64"/>
  </w:num>
  <w:num w:numId="36">
    <w:abstractNumId w:val="59"/>
  </w:num>
  <w:num w:numId="37">
    <w:abstractNumId w:val="37"/>
  </w:num>
  <w:num w:numId="38">
    <w:abstractNumId w:val="65"/>
  </w:num>
  <w:num w:numId="39">
    <w:abstractNumId w:val="34"/>
  </w:num>
  <w:num w:numId="40">
    <w:abstractNumId w:val="67"/>
  </w:num>
  <w:num w:numId="41">
    <w:abstractNumId w:val="43"/>
  </w:num>
  <w:num w:numId="42">
    <w:abstractNumId w:val="60"/>
  </w:num>
  <w:num w:numId="43">
    <w:abstractNumId w:val="48"/>
  </w:num>
  <w:num w:numId="44">
    <w:abstractNumId w:val="19"/>
  </w:num>
  <w:num w:numId="45">
    <w:abstractNumId w:val="71"/>
  </w:num>
  <w:num w:numId="46">
    <w:abstractNumId w:val="47"/>
  </w:num>
  <w:num w:numId="47">
    <w:abstractNumId w:val="61"/>
  </w:num>
  <w:num w:numId="48">
    <w:abstractNumId w:val="31"/>
  </w:num>
  <w:num w:numId="49">
    <w:abstractNumId w:val="35"/>
  </w:num>
  <w:num w:numId="50">
    <w:abstractNumId w:val="62"/>
  </w:num>
  <w:num w:numId="51">
    <w:abstractNumId w:val="21"/>
  </w:num>
  <w:num w:numId="52">
    <w:abstractNumId w:val="53"/>
  </w:num>
  <w:num w:numId="53">
    <w:abstractNumId w:val="40"/>
  </w:num>
  <w:num w:numId="54">
    <w:abstractNumId w:val="28"/>
  </w:num>
  <w:num w:numId="55">
    <w:abstractNumId w:val="38"/>
  </w:num>
  <w:num w:numId="56">
    <w:abstractNumId w:val="29"/>
  </w:num>
  <w:num w:numId="57">
    <w:abstractNumId w:val="32"/>
  </w:num>
  <w:num w:numId="58">
    <w:abstractNumId w:val="16"/>
  </w:num>
  <w:num w:numId="59">
    <w:abstractNumId w:val="22"/>
  </w:num>
  <w:num w:numId="60">
    <w:abstractNumId w:val="69"/>
  </w:num>
  <w:num w:numId="61">
    <w:abstractNumId w:val="55"/>
  </w:num>
  <w:num w:numId="62">
    <w:abstractNumId w:val="52"/>
  </w:num>
  <w:num w:numId="63">
    <w:abstractNumId w:val="23"/>
  </w:num>
  <w:num w:numId="64">
    <w:abstractNumId w:val="26"/>
  </w:num>
  <w:num w:numId="65">
    <w:abstractNumId w:val="58"/>
  </w:num>
  <w:num w:numId="66">
    <w:abstractNumId w:val="42"/>
  </w:num>
  <w:num w:numId="67">
    <w:abstractNumId w:val="24"/>
  </w:num>
  <w:num w:numId="68">
    <w:abstractNumId w:val="54"/>
  </w:num>
  <w:num w:numId="69">
    <w:abstractNumId w:val="44"/>
  </w:num>
  <w:num w:numId="70">
    <w:abstractNumId w:val="14"/>
  </w:num>
  <w:num w:numId="71">
    <w:abstractNumId w:val="70"/>
  </w:num>
  <w:num w:numId="72">
    <w:abstractNumId w:val="2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3000"/>
    <w:rsid w:val="00000948"/>
    <w:rsid w:val="00001CDC"/>
    <w:rsid w:val="00002760"/>
    <w:rsid w:val="00002E43"/>
    <w:rsid w:val="0000389C"/>
    <w:rsid w:val="00003D06"/>
    <w:rsid w:val="00004030"/>
    <w:rsid w:val="000043BF"/>
    <w:rsid w:val="00004700"/>
    <w:rsid w:val="00004E31"/>
    <w:rsid w:val="00004F88"/>
    <w:rsid w:val="00005057"/>
    <w:rsid w:val="000057BF"/>
    <w:rsid w:val="00006329"/>
    <w:rsid w:val="0000777D"/>
    <w:rsid w:val="00007B49"/>
    <w:rsid w:val="00007CCE"/>
    <w:rsid w:val="0001015B"/>
    <w:rsid w:val="0001254E"/>
    <w:rsid w:val="0001257E"/>
    <w:rsid w:val="00013059"/>
    <w:rsid w:val="00015E0B"/>
    <w:rsid w:val="00016052"/>
    <w:rsid w:val="0001721B"/>
    <w:rsid w:val="00017991"/>
    <w:rsid w:val="00017BE9"/>
    <w:rsid w:val="0002048E"/>
    <w:rsid w:val="00020544"/>
    <w:rsid w:val="000207E9"/>
    <w:rsid w:val="00020BD6"/>
    <w:rsid w:val="0002222C"/>
    <w:rsid w:val="000224F5"/>
    <w:rsid w:val="00023841"/>
    <w:rsid w:val="00023CC3"/>
    <w:rsid w:val="000247C5"/>
    <w:rsid w:val="00025BB4"/>
    <w:rsid w:val="00025EBD"/>
    <w:rsid w:val="00026DF0"/>
    <w:rsid w:val="00027A00"/>
    <w:rsid w:val="00027E3F"/>
    <w:rsid w:val="00027E92"/>
    <w:rsid w:val="00030066"/>
    <w:rsid w:val="000302CF"/>
    <w:rsid w:val="0003168F"/>
    <w:rsid w:val="00031841"/>
    <w:rsid w:val="00031A92"/>
    <w:rsid w:val="00031CC4"/>
    <w:rsid w:val="00031D73"/>
    <w:rsid w:val="00032965"/>
    <w:rsid w:val="0003394F"/>
    <w:rsid w:val="00033ACD"/>
    <w:rsid w:val="00033C4A"/>
    <w:rsid w:val="00033D5D"/>
    <w:rsid w:val="0003462E"/>
    <w:rsid w:val="00034E6E"/>
    <w:rsid w:val="0003588B"/>
    <w:rsid w:val="00035BBF"/>
    <w:rsid w:val="00035E76"/>
    <w:rsid w:val="0003721C"/>
    <w:rsid w:val="0003758C"/>
    <w:rsid w:val="00040058"/>
    <w:rsid w:val="00040939"/>
    <w:rsid w:val="00040E29"/>
    <w:rsid w:val="0004133A"/>
    <w:rsid w:val="00042060"/>
    <w:rsid w:val="0004273D"/>
    <w:rsid w:val="00042A52"/>
    <w:rsid w:val="00042B5C"/>
    <w:rsid w:val="00042E82"/>
    <w:rsid w:val="00042F0E"/>
    <w:rsid w:val="0004319C"/>
    <w:rsid w:val="000432FF"/>
    <w:rsid w:val="000438A2"/>
    <w:rsid w:val="00043AC8"/>
    <w:rsid w:val="0004412E"/>
    <w:rsid w:val="00044243"/>
    <w:rsid w:val="00044AA5"/>
    <w:rsid w:val="00044EBC"/>
    <w:rsid w:val="00045392"/>
    <w:rsid w:val="000461FE"/>
    <w:rsid w:val="00046E25"/>
    <w:rsid w:val="000477C1"/>
    <w:rsid w:val="00047AB5"/>
    <w:rsid w:val="00047D73"/>
    <w:rsid w:val="0005026B"/>
    <w:rsid w:val="000506FE"/>
    <w:rsid w:val="000525C5"/>
    <w:rsid w:val="00052AC8"/>
    <w:rsid w:val="00052C15"/>
    <w:rsid w:val="00052F69"/>
    <w:rsid w:val="00053028"/>
    <w:rsid w:val="0005313F"/>
    <w:rsid w:val="000539CD"/>
    <w:rsid w:val="00053FB1"/>
    <w:rsid w:val="000576CA"/>
    <w:rsid w:val="00060A95"/>
    <w:rsid w:val="00060CAD"/>
    <w:rsid w:val="00061423"/>
    <w:rsid w:val="000617A4"/>
    <w:rsid w:val="00062241"/>
    <w:rsid w:val="0006241B"/>
    <w:rsid w:val="000626DE"/>
    <w:rsid w:val="00062829"/>
    <w:rsid w:val="00062AB8"/>
    <w:rsid w:val="00063300"/>
    <w:rsid w:val="000643CD"/>
    <w:rsid w:val="00064DB0"/>
    <w:rsid w:val="00065521"/>
    <w:rsid w:val="00065ACA"/>
    <w:rsid w:val="00066308"/>
    <w:rsid w:val="00066D5A"/>
    <w:rsid w:val="00067DFD"/>
    <w:rsid w:val="00067FF1"/>
    <w:rsid w:val="00070467"/>
    <w:rsid w:val="0007223C"/>
    <w:rsid w:val="00072E1A"/>
    <w:rsid w:val="0007321F"/>
    <w:rsid w:val="0007391E"/>
    <w:rsid w:val="00074266"/>
    <w:rsid w:val="00074BB5"/>
    <w:rsid w:val="00075ED6"/>
    <w:rsid w:val="00076170"/>
    <w:rsid w:val="00077994"/>
    <w:rsid w:val="00077C77"/>
    <w:rsid w:val="0008124E"/>
    <w:rsid w:val="00082D18"/>
    <w:rsid w:val="00083125"/>
    <w:rsid w:val="00083BA1"/>
    <w:rsid w:val="00084CE7"/>
    <w:rsid w:val="0008507A"/>
    <w:rsid w:val="00085B61"/>
    <w:rsid w:val="000862AB"/>
    <w:rsid w:val="00087321"/>
    <w:rsid w:val="00087C4E"/>
    <w:rsid w:val="000901C1"/>
    <w:rsid w:val="00090C5B"/>
    <w:rsid w:val="00091437"/>
    <w:rsid w:val="000924B0"/>
    <w:rsid w:val="000932C4"/>
    <w:rsid w:val="00093686"/>
    <w:rsid w:val="00094699"/>
    <w:rsid w:val="00094B7C"/>
    <w:rsid w:val="00095C20"/>
    <w:rsid w:val="00096749"/>
    <w:rsid w:val="00096B7F"/>
    <w:rsid w:val="00096D0A"/>
    <w:rsid w:val="0009754B"/>
    <w:rsid w:val="000A0D19"/>
    <w:rsid w:val="000A1272"/>
    <w:rsid w:val="000A15D0"/>
    <w:rsid w:val="000A1771"/>
    <w:rsid w:val="000A1BA6"/>
    <w:rsid w:val="000A1C17"/>
    <w:rsid w:val="000A1EE6"/>
    <w:rsid w:val="000A31AE"/>
    <w:rsid w:val="000A5021"/>
    <w:rsid w:val="000A57D7"/>
    <w:rsid w:val="000A601A"/>
    <w:rsid w:val="000A6B26"/>
    <w:rsid w:val="000A6C18"/>
    <w:rsid w:val="000B0A47"/>
    <w:rsid w:val="000B0B57"/>
    <w:rsid w:val="000B15C2"/>
    <w:rsid w:val="000B166D"/>
    <w:rsid w:val="000B1776"/>
    <w:rsid w:val="000B1E38"/>
    <w:rsid w:val="000B27FB"/>
    <w:rsid w:val="000B2EA7"/>
    <w:rsid w:val="000B39CF"/>
    <w:rsid w:val="000B48AF"/>
    <w:rsid w:val="000B5743"/>
    <w:rsid w:val="000B68F7"/>
    <w:rsid w:val="000C16CE"/>
    <w:rsid w:val="000C1AE3"/>
    <w:rsid w:val="000C2C60"/>
    <w:rsid w:val="000C42D3"/>
    <w:rsid w:val="000C53CE"/>
    <w:rsid w:val="000C56CE"/>
    <w:rsid w:val="000C5847"/>
    <w:rsid w:val="000C6A87"/>
    <w:rsid w:val="000C747D"/>
    <w:rsid w:val="000C7984"/>
    <w:rsid w:val="000D03B4"/>
    <w:rsid w:val="000D0C09"/>
    <w:rsid w:val="000D18B8"/>
    <w:rsid w:val="000D18FD"/>
    <w:rsid w:val="000D26F2"/>
    <w:rsid w:val="000D3B2D"/>
    <w:rsid w:val="000D3D79"/>
    <w:rsid w:val="000D4312"/>
    <w:rsid w:val="000D57A8"/>
    <w:rsid w:val="000D59CF"/>
    <w:rsid w:val="000D5B7E"/>
    <w:rsid w:val="000D628A"/>
    <w:rsid w:val="000D68C9"/>
    <w:rsid w:val="000D7199"/>
    <w:rsid w:val="000D755D"/>
    <w:rsid w:val="000D7842"/>
    <w:rsid w:val="000E138E"/>
    <w:rsid w:val="000E2B94"/>
    <w:rsid w:val="000E36F8"/>
    <w:rsid w:val="000E3CB8"/>
    <w:rsid w:val="000E43A4"/>
    <w:rsid w:val="000E5E3D"/>
    <w:rsid w:val="000E6CBB"/>
    <w:rsid w:val="000E6DBD"/>
    <w:rsid w:val="000F01AD"/>
    <w:rsid w:val="000F0C98"/>
    <w:rsid w:val="000F22D7"/>
    <w:rsid w:val="000F3345"/>
    <w:rsid w:val="000F35CD"/>
    <w:rsid w:val="000F46D1"/>
    <w:rsid w:val="000F5C36"/>
    <w:rsid w:val="000F5DE0"/>
    <w:rsid w:val="000F697C"/>
    <w:rsid w:val="000F7AE5"/>
    <w:rsid w:val="000F7BA6"/>
    <w:rsid w:val="00100CF7"/>
    <w:rsid w:val="00101506"/>
    <w:rsid w:val="00101784"/>
    <w:rsid w:val="001022DD"/>
    <w:rsid w:val="00102F73"/>
    <w:rsid w:val="00103541"/>
    <w:rsid w:val="00103A9A"/>
    <w:rsid w:val="0010458E"/>
    <w:rsid w:val="00104619"/>
    <w:rsid w:val="00105087"/>
    <w:rsid w:val="001055A2"/>
    <w:rsid w:val="00105B9A"/>
    <w:rsid w:val="00105E23"/>
    <w:rsid w:val="00106B69"/>
    <w:rsid w:val="00106EDA"/>
    <w:rsid w:val="00107ECB"/>
    <w:rsid w:val="00107FE1"/>
    <w:rsid w:val="001103DC"/>
    <w:rsid w:val="001109D8"/>
    <w:rsid w:val="00110D47"/>
    <w:rsid w:val="00111636"/>
    <w:rsid w:val="001117DA"/>
    <w:rsid w:val="00111D25"/>
    <w:rsid w:val="00112033"/>
    <w:rsid w:val="0011281D"/>
    <w:rsid w:val="00113299"/>
    <w:rsid w:val="00113C3A"/>
    <w:rsid w:val="00114B4D"/>
    <w:rsid w:val="00115804"/>
    <w:rsid w:val="0011668F"/>
    <w:rsid w:val="00116946"/>
    <w:rsid w:val="00116B99"/>
    <w:rsid w:val="00116BA5"/>
    <w:rsid w:val="001177B7"/>
    <w:rsid w:val="00117DDC"/>
    <w:rsid w:val="00120548"/>
    <w:rsid w:val="00120937"/>
    <w:rsid w:val="00121A84"/>
    <w:rsid w:val="0012202F"/>
    <w:rsid w:val="0012288C"/>
    <w:rsid w:val="00123053"/>
    <w:rsid w:val="001239C2"/>
    <w:rsid w:val="00123A16"/>
    <w:rsid w:val="00124055"/>
    <w:rsid w:val="00125B75"/>
    <w:rsid w:val="0012674E"/>
    <w:rsid w:val="00126B43"/>
    <w:rsid w:val="00126DC6"/>
    <w:rsid w:val="001278F8"/>
    <w:rsid w:val="00127B2C"/>
    <w:rsid w:val="00130672"/>
    <w:rsid w:val="00130D1E"/>
    <w:rsid w:val="00130EA4"/>
    <w:rsid w:val="00131BA5"/>
    <w:rsid w:val="00131C7A"/>
    <w:rsid w:val="001329AD"/>
    <w:rsid w:val="00132F99"/>
    <w:rsid w:val="0013329B"/>
    <w:rsid w:val="001338C4"/>
    <w:rsid w:val="0013398C"/>
    <w:rsid w:val="00133FD1"/>
    <w:rsid w:val="001349E9"/>
    <w:rsid w:val="00134B58"/>
    <w:rsid w:val="00135381"/>
    <w:rsid w:val="00135F92"/>
    <w:rsid w:val="00140384"/>
    <w:rsid w:val="00140CC3"/>
    <w:rsid w:val="00140F0E"/>
    <w:rsid w:val="0014110F"/>
    <w:rsid w:val="00141270"/>
    <w:rsid w:val="0014199B"/>
    <w:rsid w:val="00141AE3"/>
    <w:rsid w:val="00142D70"/>
    <w:rsid w:val="00143138"/>
    <w:rsid w:val="00144913"/>
    <w:rsid w:val="00145647"/>
    <w:rsid w:val="00145DFE"/>
    <w:rsid w:val="00145E3F"/>
    <w:rsid w:val="00150412"/>
    <w:rsid w:val="00150C88"/>
    <w:rsid w:val="00152B81"/>
    <w:rsid w:val="001530EF"/>
    <w:rsid w:val="001545BF"/>
    <w:rsid w:val="0015538C"/>
    <w:rsid w:val="00156BA8"/>
    <w:rsid w:val="001576CA"/>
    <w:rsid w:val="001578CB"/>
    <w:rsid w:val="0016077D"/>
    <w:rsid w:val="0016166B"/>
    <w:rsid w:val="00161BFB"/>
    <w:rsid w:val="001621AF"/>
    <w:rsid w:val="0016227C"/>
    <w:rsid w:val="00162BF1"/>
    <w:rsid w:val="00162F9D"/>
    <w:rsid w:val="001644F7"/>
    <w:rsid w:val="001652FA"/>
    <w:rsid w:val="0016572B"/>
    <w:rsid w:val="00165D5B"/>
    <w:rsid w:val="00165DD1"/>
    <w:rsid w:val="00166121"/>
    <w:rsid w:val="001669D6"/>
    <w:rsid w:val="00170D89"/>
    <w:rsid w:val="001712D1"/>
    <w:rsid w:val="0017172D"/>
    <w:rsid w:val="00171AA0"/>
    <w:rsid w:val="00172037"/>
    <w:rsid w:val="00172075"/>
    <w:rsid w:val="00172A1F"/>
    <w:rsid w:val="00172D15"/>
    <w:rsid w:val="00172F95"/>
    <w:rsid w:val="001730F6"/>
    <w:rsid w:val="00174174"/>
    <w:rsid w:val="0017534C"/>
    <w:rsid w:val="001754F2"/>
    <w:rsid w:val="001759C0"/>
    <w:rsid w:val="00176079"/>
    <w:rsid w:val="001774DF"/>
    <w:rsid w:val="0017789D"/>
    <w:rsid w:val="00177B1A"/>
    <w:rsid w:val="00180C98"/>
    <w:rsid w:val="00180E75"/>
    <w:rsid w:val="00182141"/>
    <w:rsid w:val="00182D30"/>
    <w:rsid w:val="00183E4C"/>
    <w:rsid w:val="0018499E"/>
    <w:rsid w:val="00184F7A"/>
    <w:rsid w:val="00185614"/>
    <w:rsid w:val="0018608F"/>
    <w:rsid w:val="0018625B"/>
    <w:rsid w:val="00186A14"/>
    <w:rsid w:val="00187359"/>
    <w:rsid w:val="0018742E"/>
    <w:rsid w:val="001900F0"/>
    <w:rsid w:val="0019080E"/>
    <w:rsid w:val="00191814"/>
    <w:rsid w:val="00192C6B"/>
    <w:rsid w:val="00192CE3"/>
    <w:rsid w:val="001936CC"/>
    <w:rsid w:val="00193CC4"/>
    <w:rsid w:val="00193E7D"/>
    <w:rsid w:val="001943EF"/>
    <w:rsid w:val="00195198"/>
    <w:rsid w:val="00195B2C"/>
    <w:rsid w:val="00195E87"/>
    <w:rsid w:val="00197891"/>
    <w:rsid w:val="001A0419"/>
    <w:rsid w:val="001A0875"/>
    <w:rsid w:val="001A0FCF"/>
    <w:rsid w:val="001A1F09"/>
    <w:rsid w:val="001A24EE"/>
    <w:rsid w:val="001A35B5"/>
    <w:rsid w:val="001A3B74"/>
    <w:rsid w:val="001A3C29"/>
    <w:rsid w:val="001A4653"/>
    <w:rsid w:val="001A4D3A"/>
    <w:rsid w:val="001A5AB8"/>
    <w:rsid w:val="001A5BC1"/>
    <w:rsid w:val="001A7541"/>
    <w:rsid w:val="001B0FAC"/>
    <w:rsid w:val="001B121E"/>
    <w:rsid w:val="001B1B10"/>
    <w:rsid w:val="001B1E67"/>
    <w:rsid w:val="001B23FB"/>
    <w:rsid w:val="001B281E"/>
    <w:rsid w:val="001B39A1"/>
    <w:rsid w:val="001B3BC0"/>
    <w:rsid w:val="001B3CCD"/>
    <w:rsid w:val="001B411D"/>
    <w:rsid w:val="001B5311"/>
    <w:rsid w:val="001B55B2"/>
    <w:rsid w:val="001B5ED0"/>
    <w:rsid w:val="001B6647"/>
    <w:rsid w:val="001B6FBB"/>
    <w:rsid w:val="001B7342"/>
    <w:rsid w:val="001B7DFE"/>
    <w:rsid w:val="001C0269"/>
    <w:rsid w:val="001C0FF2"/>
    <w:rsid w:val="001C1B65"/>
    <w:rsid w:val="001C264B"/>
    <w:rsid w:val="001C26A8"/>
    <w:rsid w:val="001C26D3"/>
    <w:rsid w:val="001C3FF3"/>
    <w:rsid w:val="001C5310"/>
    <w:rsid w:val="001C5454"/>
    <w:rsid w:val="001C6249"/>
    <w:rsid w:val="001C67C7"/>
    <w:rsid w:val="001C7A3C"/>
    <w:rsid w:val="001C7EB8"/>
    <w:rsid w:val="001D0AB5"/>
    <w:rsid w:val="001D0B46"/>
    <w:rsid w:val="001D1122"/>
    <w:rsid w:val="001D1B3B"/>
    <w:rsid w:val="001D2EA7"/>
    <w:rsid w:val="001D3293"/>
    <w:rsid w:val="001D346F"/>
    <w:rsid w:val="001D4C49"/>
    <w:rsid w:val="001D4E75"/>
    <w:rsid w:val="001D52C2"/>
    <w:rsid w:val="001D6A9D"/>
    <w:rsid w:val="001D7441"/>
    <w:rsid w:val="001E03D5"/>
    <w:rsid w:val="001E0E22"/>
    <w:rsid w:val="001E126A"/>
    <w:rsid w:val="001E22C0"/>
    <w:rsid w:val="001E2A2C"/>
    <w:rsid w:val="001E2F55"/>
    <w:rsid w:val="001E3A24"/>
    <w:rsid w:val="001E405D"/>
    <w:rsid w:val="001E435F"/>
    <w:rsid w:val="001E4B7B"/>
    <w:rsid w:val="001E50EE"/>
    <w:rsid w:val="001E66FD"/>
    <w:rsid w:val="001E674D"/>
    <w:rsid w:val="001E6EC1"/>
    <w:rsid w:val="001E7631"/>
    <w:rsid w:val="001F0644"/>
    <w:rsid w:val="001F1BE8"/>
    <w:rsid w:val="001F25F4"/>
    <w:rsid w:val="001F3752"/>
    <w:rsid w:val="001F44FD"/>
    <w:rsid w:val="001F5A8B"/>
    <w:rsid w:val="001F5F2D"/>
    <w:rsid w:val="00201179"/>
    <w:rsid w:val="002022FE"/>
    <w:rsid w:val="00202C74"/>
    <w:rsid w:val="002036C5"/>
    <w:rsid w:val="00204077"/>
    <w:rsid w:val="00204328"/>
    <w:rsid w:val="00204831"/>
    <w:rsid w:val="00204A4D"/>
    <w:rsid w:val="00204C78"/>
    <w:rsid w:val="00205160"/>
    <w:rsid w:val="002055C5"/>
    <w:rsid w:val="002064A9"/>
    <w:rsid w:val="00207282"/>
    <w:rsid w:val="0020797A"/>
    <w:rsid w:val="00210B53"/>
    <w:rsid w:val="00211280"/>
    <w:rsid w:val="0021186C"/>
    <w:rsid w:val="00212166"/>
    <w:rsid w:val="002124A2"/>
    <w:rsid w:val="002141A2"/>
    <w:rsid w:val="002141CD"/>
    <w:rsid w:val="002142B7"/>
    <w:rsid w:val="00214FCB"/>
    <w:rsid w:val="00215357"/>
    <w:rsid w:val="00215B2F"/>
    <w:rsid w:val="00216A00"/>
    <w:rsid w:val="0021783C"/>
    <w:rsid w:val="00217986"/>
    <w:rsid w:val="002179AC"/>
    <w:rsid w:val="00217B88"/>
    <w:rsid w:val="00222C26"/>
    <w:rsid w:val="00222CC9"/>
    <w:rsid w:val="00224D5A"/>
    <w:rsid w:val="00224F8D"/>
    <w:rsid w:val="002253AC"/>
    <w:rsid w:val="00226025"/>
    <w:rsid w:val="00226743"/>
    <w:rsid w:val="0022676C"/>
    <w:rsid w:val="00227084"/>
    <w:rsid w:val="0022712C"/>
    <w:rsid w:val="00227AD1"/>
    <w:rsid w:val="00230786"/>
    <w:rsid w:val="00231222"/>
    <w:rsid w:val="0023285D"/>
    <w:rsid w:val="00232B4A"/>
    <w:rsid w:val="00233AC4"/>
    <w:rsid w:val="002343FF"/>
    <w:rsid w:val="00234F31"/>
    <w:rsid w:val="002356A9"/>
    <w:rsid w:val="00235BB1"/>
    <w:rsid w:val="00236612"/>
    <w:rsid w:val="00236725"/>
    <w:rsid w:val="00240611"/>
    <w:rsid w:val="0024144F"/>
    <w:rsid w:val="00241E55"/>
    <w:rsid w:val="002423E0"/>
    <w:rsid w:val="00242F00"/>
    <w:rsid w:val="00242FB7"/>
    <w:rsid w:val="00243B1A"/>
    <w:rsid w:val="00244DAE"/>
    <w:rsid w:val="00245755"/>
    <w:rsid w:val="00245D4B"/>
    <w:rsid w:val="002460E0"/>
    <w:rsid w:val="002466CC"/>
    <w:rsid w:val="00246D94"/>
    <w:rsid w:val="00247D48"/>
    <w:rsid w:val="002502F0"/>
    <w:rsid w:val="00250C75"/>
    <w:rsid w:val="002514B3"/>
    <w:rsid w:val="00251F68"/>
    <w:rsid w:val="00252934"/>
    <w:rsid w:val="00252DD8"/>
    <w:rsid w:val="002541DC"/>
    <w:rsid w:val="002548B9"/>
    <w:rsid w:val="0025508B"/>
    <w:rsid w:val="00255DF4"/>
    <w:rsid w:val="00255E65"/>
    <w:rsid w:val="002615E7"/>
    <w:rsid w:val="00261D93"/>
    <w:rsid w:val="0026336C"/>
    <w:rsid w:val="00263686"/>
    <w:rsid w:val="0026388F"/>
    <w:rsid w:val="002642A6"/>
    <w:rsid w:val="00264CF4"/>
    <w:rsid w:val="00265BD6"/>
    <w:rsid w:val="00266EDF"/>
    <w:rsid w:val="002707DD"/>
    <w:rsid w:val="00270B5C"/>
    <w:rsid w:val="00270DEE"/>
    <w:rsid w:val="002715B7"/>
    <w:rsid w:val="00271943"/>
    <w:rsid w:val="002728C8"/>
    <w:rsid w:val="00272E06"/>
    <w:rsid w:val="00273218"/>
    <w:rsid w:val="002738C1"/>
    <w:rsid w:val="00273EAE"/>
    <w:rsid w:val="00280740"/>
    <w:rsid w:val="00280830"/>
    <w:rsid w:val="00280845"/>
    <w:rsid w:val="00280B5E"/>
    <w:rsid w:val="00281B4B"/>
    <w:rsid w:val="00281DDB"/>
    <w:rsid w:val="00281EFD"/>
    <w:rsid w:val="00282FE2"/>
    <w:rsid w:val="00283416"/>
    <w:rsid w:val="00283939"/>
    <w:rsid w:val="00285104"/>
    <w:rsid w:val="00285D5F"/>
    <w:rsid w:val="00287077"/>
    <w:rsid w:val="002874CE"/>
    <w:rsid w:val="002879D0"/>
    <w:rsid w:val="0029037C"/>
    <w:rsid w:val="00291535"/>
    <w:rsid w:val="00291B0B"/>
    <w:rsid w:val="0029213F"/>
    <w:rsid w:val="0029240B"/>
    <w:rsid w:val="00292748"/>
    <w:rsid w:val="00292916"/>
    <w:rsid w:val="00294A28"/>
    <w:rsid w:val="00295E43"/>
    <w:rsid w:val="00297D42"/>
    <w:rsid w:val="002A1359"/>
    <w:rsid w:val="002A1FCC"/>
    <w:rsid w:val="002A25BC"/>
    <w:rsid w:val="002A2B66"/>
    <w:rsid w:val="002A2CF2"/>
    <w:rsid w:val="002A3D06"/>
    <w:rsid w:val="002A422D"/>
    <w:rsid w:val="002A4BB1"/>
    <w:rsid w:val="002A4C7D"/>
    <w:rsid w:val="002A583B"/>
    <w:rsid w:val="002A5DE2"/>
    <w:rsid w:val="002A6027"/>
    <w:rsid w:val="002A69D4"/>
    <w:rsid w:val="002A6A20"/>
    <w:rsid w:val="002B10B0"/>
    <w:rsid w:val="002B158B"/>
    <w:rsid w:val="002B1CE0"/>
    <w:rsid w:val="002B1F22"/>
    <w:rsid w:val="002B2063"/>
    <w:rsid w:val="002B229A"/>
    <w:rsid w:val="002B2324"/>
    <w:rsid w:val="002B3636"/>
    <w:rsid w:val="002B3C92"/>
    <w:rsid w:val="002B4D99"/>
    <w:rsid w:val="002B6777"/>
    <w:rsid w:val="002B73E0"/>
    <w:rsid w:val="002B7651"/>
    <w:rsid w:val="002B767D"/>
    <w:rsid w:val="002C0A06"/>
    <w:rsid w:val="002C0C51"/>
    <w:rsid w:val="002C0CE7"/>
    <w:rsid w:val="002C2C54"/>
    <w:rsid w:val="002C30F8"/>
    <w:rsid w:val="002C3667"/>
    <w:rsid w:val="002C391C"/>
    <w:rsid w:val="002C6D63"/>
    <w:rsid w:val="002C7A01"/>
    <w:rsid w:val="002D23EC"/>
    <w:rsid w:val="002D2940"/>
    <w:rsid w:val="002D2F3C"/>
    <w:rsid w:val="002D3341"/>
    <w:rsid w:val="002D4258"/>
    <w:rsid w:val="002D428C"/>
    <w:rsid w:val="002D4682"/>
    <w:rsid w:val="002D5117"/>
    <w:rsid w:val="002D5B4C"/>
    <w:rsid w:val="002D7296"/>
    <w:rsid w:val="002D75E1"/>
    <w:rsid w:val="002D79F2"/>
    <w:rsid w:val="002E0AAE"/>
    <w:rsid w:val="002E2067"/>
    <w:rsid w:val="002E234C"/>
    <w:rsid w:val="002E41A7"/>
    <w:rsid w:val="002E4886"/>
    <w:rsid w:val="002E492F"/>
    <w:rsid w:val="002E4D24"/>
    <w:rsid w:val="002E4E63"/>
    <w:rsid w:val="002E559E"/>
    <w:rsid w:val="002E5CD3"/>
    <w:rsid w:val="002E5FAC"/>
    <w:rsid w:val="002E6632"/>
    <w:rsid w:val="002E665B"/>
    <w:rsid w:val="002E7381"/>
    <w:rsid w:val="002E7AFD"/>
    <w:rsid w:val="002F0058"/>
    <w:rsid w:val="002F02F0"/>
    <w:rsid w:val="002F1530"/>
    <w:rsid w:val="002F17EB"/>
    <w:rsid w:val="002F1F0A"/>
    <w:rsid w:val="002F245B"/>
    <w:rsid w:val="002F29EB"/>
    <w:rsid w:val="002F2C00"/>
    <w:rsid w:val="002F2FC8"/>
    <w:rsid w:val="002F37B8"/>
    <w:rsid w:val="002F433D"/>
    <w:rsid w:val="002F52A6"/>
    <w:rsid w:val="002F626C"/>
    <w:rsid w:val="002F6557"/>
    <w:rsid w:val="002F68CF"/>
    <w:rsid w:val="002F70AE"/>
    <w:rsid w:val="002F77CF"/>
    <w:rsid w:val="00300CE6"/>
    <w:rsid w:val="00300DFF"/>
    <w:rsid w:val="00302A04"/>
    <w:rsid w:val="0030371D"/>
    <w:rsid w:val="003045C3"/>
    <w:rsid w:val="00304B60"/>
    <w:rsid w:val="00305358"/>
    <w:rsid w:val="00305B7B"/>
    <w:rsid w:val="00305BBE"/>
    <w:rsid w:val="00306A87"/>
    <w:rsid w:val="003070E3"/>
    <w:rsid w:val="003075C8"/>
    <w:rsid w:val="00310719"/>
    <w:rsid w:val="00310D7A"/>
    <w:rsid w:val="0031151C"/>
    <w:rsid w:val="00311D3E"/>
    <w:rsid w:val="0031267F"/>
    <w:rsid w:val="003130C8"/>
    <w:rsid w:val="0031318E"/>
    <w:rsid w:val="00313215"/>
    <w:rsid w:val="0031536B"/>
    <w:rsid w:val="0031650E"/>
    <w:rsid w:val="00316911"/>
    <w:rsid w:val="00317F66"/>
    <w:rsid w:val="00321020"/>
    <w:rsid w:val="0032111C"/>
    <w:rsid w:val="00322F80"/>
    <w:rsid w:val="00323579"/>
    <w:rsid w:val="00323911"/>
    <w:rsid w:val="0032460B"/>
    <w:rsid w:val="0032548A"/>
    <w:rsid w:val="00325AD3"/>
    <w:rsid w:val="00325C02"/>
    <w:rsid w:val="00325E7F"/>
    <w:rsid w:val="00326503"/>
    <w:rsid w:val="00326E21"/>
    <w:rsid w:val="003270B7"/>
    <w:rsid w:val="00327380"/>
    <w:rsid w:val="003301FD"/>
    <w:rsid w:val="00330B1E"/>
    <w:rsid w:val="00332538"/>
    <w:rsid w:val="00334661"/>
    <w:rsid w:val="00334FD3"/>
    <w:rsid w:val="00335DB8"/>
    <w:rsid w:val="003369CD"/>
    <w:rsid w:val="00337704"/>
    <w:rsid w:val="00337CB2"/>
    <w:rsid w:val="00337D7E"/>
    <w:rsid w:val="0034028F"/>
    <w:rsid w:val="003406D2"/>
    <w:rsid w:val="00340C27"/>
    <w:rsid w:val="00341241"/>
    <w:rsid w:val="0034126B"/>
    <w:rsid w:val="00343405"/>
    <w:rsid w:val="0034362A"/>
    <w:rsid w:val="00343F3F"/>
    <w:rsid w:val="0034447F"/>
    <w:rsid w:val="0034535F"/>
    <w:rsid w:val="00345B75"/>
    <w:rsid w:val="00345F54"/>
    <w:rsid w:val="00346DA5"/>
    <w:rsid w:val="00350404"/>
    <w:rsid w:val="0035069A"/>
    <w:rsid w:val="00350C54"/>
    <w:rsid w:val="00351B6E"/>
    <w:rsid w:val="00352249"/>
    <w:rsid w:val="003523DA"/>
    <w:rsid w:val="0035247D"/>
    <w:rsid w:val="00352729"/>
    <w:rsid w:val="0035317C"/>
    <w:rsid w:val="00356044"/>
    <w:rsid w:val="003561C6"/>
    <w:rsid w:val="00357C5C"/>
    <w:rsid w:val="00360834"/>
    <w:rsid w:val="003617A5"/>
    <w:rsid w:val="0036202E"/>
    <w:rsid w:val="00362070"/>
    <w:rsid w:val="00362778"/>
    <w:rsid w:val="003630BD"/>
    <w:rsid w:val="00363F12"/>
    <w:rsid w:val="00364023"/>
    <w:rsid w:val="00364149"/>
    <w:rsid w:val="003652EC"/>
    <w:rsid w:val="003654DB"/>
    <w:rsid w:val="00366DC0"/>
    <w:rsid w:val="00367788"/>
    <w:rsid w:val="00367C68"/>
    <w:rsid w:val="003705FF"/>
    <w:rsid w:val="003725FC"/>
    <w:rsid w:val="00373A3A"/>
    <w:rsid w:val="00375027"/>
    <w:rsid w:val="00375D84"/>
    <w:rsid w:val="00375F37"/>
    <w:rsid w:val="00376392"/>
    <w:rsid w:val="00377844"/>
    <w:rsid w:val="00380742"/>
    <w:rsid w:val="0038110C"/>
    <w:rsid w:val="00381658"/>
    <w:rsid w:val="00382ABD"/>
    <w:rsid w:val="00383077"/>
    <w:rsid w:val="00383105"/>
    <w:rsid w:val="003831E6"/>
    <w:rsid w:val="00385124"/>
    <w:rsid w:val="0038532C"/>
    <w:rsid w:val="00385891"/>
    <w:rsid w:val="003860AC"/>
    <w:rsid w:val="00386622"/>
    <w:rsid w:val="00386A6A"/>
    <w:rsid w:val="003876A6"/>
    <w:rsid w:val="003900B1"/>
    <w:rsid w:val="003901B0"/>
    <w:rsid w:val="0039077A"/>
    <w:rsid w:val="00391017"/>
    <w:rsid w:val="00391486"/>
    <w:rsid w:val="0039194E"/>
    <w:rsid w:val="00391FD0"/>
    <w:rsid w:val="00392805"/>
    <w:rsid w:val="003930D6"/>
    <w:rsid w:val="0039439A"/>
    <w:rsid w:val="003959AD"/>
    <w:rsid w:val="00395D90"/>
    <w:rsid w:val="00395E11"/>
    <w:rsid w:val="003967F2"/>
    <w:rsid w:val="00397591"/>
    <w:rsid w:val="003A0A8F"/>
    <w:rsid w:val="003A17A0"/>
    <w:rsid w:val="003A1DE9"/>
    <w:rsid w:val="003A1EB8"/>
    <w:rsid w:val="003A2986"/>
    <w:rsid w:val="003A40F9"/>
    <w:rsid w:val="003A46A8"/>
    <w:rsid w:val="003A4977"/>
    <w:rsid w:val="003A4E0E"/>
    <w:rsid w:val="003A55A9"/>
    <w:rsid w:val="003A594E"/>
    <w:rsid w:val="003A6CB0"/>
    <w:rsid w:val="003A77E8"/>
    <w:rsid w:val="003A79E6"/>
    <w:rsid w:val="003A7A85"/>
    <w:rsid w:val="003A7F5C"/>
    <w:rsid w:val="003B0E86"/>
    <w:rsid w:val="003B1075"/>
    <w:rsid w:val="003B2B3B"/>
    <w:rsid w:val="003B466C"/>
    <w:rsid w:val="003B58D6"/>
    <w:rsid w:val="003B5F4C"/>
    <w:rsid w:val="003B5F87"/>
    <w:rsid w:val="003B72C3"/>
    <w:rsid w:val="003B7B2E"/>
    <w:rsid w:val="003B7D08"/>
    <w:rsid w:val="003C03BD"/>
    <w:rsid w:val="003C061E"/>
    <w:rsid w:val="003C074E"/>
    <w:rsid w:val="003C0DA9"/>
    <w:rsid w:val="003C1BC8"/>
    <w:rsid w:val="003C1C38"/>
    <w:rsid w:val="003C3B89"/>
    <w:rsid w:val="003C4362"/>
    <w:rsid w:val="003C4370"/>
    <w:rsid w:val="003C44E1"/>
    <w:rsid w:val="003C4604"/>
    <w:rsid w:val="003C4FD7"/>
    <w:rsid w:val="003C5C57"/>
    <w:rsid w:val="003C60CC"/>
    <w:rsid w:val="003C6529"/>
    <w:rsid w:val="003C757E"/>
    <w:rsid w:val="003C7E3C"/>
    <w:rsid w:val="003D030F"/>
    <w:rsid w:val="003D1A62"/>
    <w:rsid w:val="003D255E"/>
    <w:rsid w:val="003D3866"/>
    <w:rsid w:val="003D3B47"/>
    <w:rsid w:val="003D4713"/>
    <w:rsid w:val="003D4F54"/>
    <w:rsid w:val="003D5659"/>
    <w:rsid w:val="003D59D8"/>
    <w:rsid w:val="003D624B"/>
    <w:rsid w:val="003D7032"/>
    <w:rsid w:val="003D75CD"/>
    <w:rsid w:val="003D7F1C"/>
    <w:rsid w:val="003E00BF"/>
    <w:rsid w:val="003E09B3"/>
    <w:rsid w:val="003E1087"/>
    <w:rsid w:val="003E2829"/>
    <w:rsid w:val="003E4431"/>
    <w:rsid w:val="003E4465"/>
    <w:rsid w:val="003E4B9B"/>
    <w:rsid w:val="003E4E19"/>
    <w:rsid w:val="003E52D3"/>
    <w:rsid w:val="003E546D"/>
    <w:rsid w:val="003F08B4"/>
    <w:rsid w:val="003F0AB3"/>
    <w:rsid w:val="003F222E"/>
    <w:rsid w:val="003F3F67"/>
    <w:rsid w:val="003F40A9"/>
    <w:rsid w:val="003F4C28"/>
    <w:rsid w:val="003F4F4B"/>
    <w:rsid w:val="003F5120"/>
    <w:rsid w:val="003F53E7"/>
    <w:rsid w:val="003F7000"/>
    <w:rsid w:val="003F7CFF"/>
    <w:rsid w:val="004000C1"/>
    <w:rsid w:val="0040010A"/>
    <w:rsid w:val="00400BB0"/>
    <w:rsid w:val="00401CFC"/>
    <w:rsid w:val="00404281"/>
    <w:rsid w:val="00404B4D"/>
    <w:rsid w:val="00404F10"/>
    <w:rsid w:val="00405EAD"/>
    <w:rsid w:val="00406271"/>
    <w:rsid w:val="00406CCF"/>
    <w:rsid w:val="004070E7"/>
    <w:rsid w:val="0040712C"/>
    <w:rsid w:val="00407D1E"/>
    <w:rsid w:val="0041020E"/>
    <w:rsid w:val="00410702"/>
    <w:rsid w:val="00410779"/>
    <w:rsid w:val="004109B9"/>
    <w:rsid w:val="00410EE8"/>
    <w:rsid w:val="00412CD6"/>
    <w:rsid w:val="00413312"/>
    <w:rsid w:val="0041341F"/>
    <w:rsid w:val="004134B7"/>
    <w:rsid w:val="00413517"/>
    <w:rsid w:val="00413721"/>
    <w:rsid w:val="004143B2"/>
    <w:rsid w:val="00415528"/>
    <w:rsid w:val="00415E17"/>
    <w:rsid w:val="0041640B"/>
    <w:rsid w:val="00416563"/>
    <w:rsid w:val="004169EF"/>
    <w:rsid w:val="004174B5"/>
    <w:rsid w:val="00420800"/>
    <w:rsid w:val="004210EF"/>
    <w:rsid w:val="00422BA9"/>
    <w:rsid w:val="00423808"/>
    <w:rsid w:val="00423B9D"/>
    <w:rsid w:val="00424FC3"/>
    <w:rsid w:val="004254F3"/>
    <w:rsid w:val="0042610C"/>
    <w:rsid w:val="004264B4"/>
    <w:rsid w:val="0042674E"/>
    <w:rsid w:val="00427216"/>
    <w:rsid w:val="00427507"/>
    <w:rsid w:val="00427532"/>
    <w:rsid w:val="00427604"/>
    <w:rsid w:val="00427D13"/>
    <w:rsid w:val="00431D19"/>
    <w:rsid w:val="00433993"/>
    <w:rsid w:val="004341F9"/>
    <w:rsid w:val="00434428"/>
    <w:rsid w:val="0043461E"/>
    <w:rsid w:val="00435202"/>
    <w:rsid w:val="0043571B"/>
    <w:rsid w:val="004358EA"/>
    <w:rsid w:val="00435D53"/>
    <w:rsid w:val="00437A83"/>
    <w:rsid w:val="00437C3D"/>
    <w:rsid w:val="00440ADC"/>
    <w:rsid w:val="00441357"/>
    <w:rsid w:val="00441912"/>
    <w:rsid w:val="00441965"/>
    <w:rsid w:val="00441A98"/>
    <w:rsid w:val="004420A5"/>
    <w:rsid w:val="0044225C"/>
    <w:rsid w:val="0044235E"/>
    <w:rsid w:val="004423D4"/>
    <w:rsid w:val="0044281C"/>
    <w:rsid w:val="00443108"/>
    <w:rsid w:val="0044360D"/>
    <w:rsid w:val="00443DBD"/>
    <w:rsid w:val="004442C1"/>
    <w:rsid w:val="004457BD"/>
    <w:rsid w:val="00445F08"/>
    <w:rsid w:val="00446450"/>
    <w:rsid w:val="00447DBC"/>
    <w:rsid w:val="00447E1A"/>
    <w:rsid w:val="004508E6"/>
    <w:rsid w:val="004523F8"/>
    <w:rsid w:val="00452EE9"/>
    <w:rsid w:val="00452F83"/>
    <w:rsid w:val="004533B5"/>
    <w:rsid w:val="0045369E"/>
    <w:rsid w:val="004536E5"/>
    <w:rsid w:val="00453E26"/>
    <w:rsid w:val="004543DA"/>
    <w:rsid w:val="00454671"/>
    <w:rsid w:val="004548F3"/>
    <w:rsid w:val="004559AD"/>
    <w:rsid w:val="00456562"/>
    <w:rsid w:val="00456682"/>
    <w:rsid w:val="004579D3"/>
    <w:rsid w:val="004600D9"/>
    <w:rsid w:val="0046129F"/>
    <w:rsid w:val="00461B37"/>
    <w:rsid w:val="00461E81"/>
    <w:rsid w:val="00463165"/>
    <w:rsid w:val="00464117"/>
    <w:rsid w:val="00464473"/>
    <w:rsid w:val="0046457C"/>
    <w:rsid w:val="00465364"/>
    <w:rsid w:val="004659AC"/>
    <w:rsid w:val="004665FA"/>
    <w:rsid w:val="0046673B"/>
    <w:rsid w:val="00466983"/>
    <w:rsid w:val="00466F6F"/>
    <w:rsid w:val="00467123"/>
    <w:rsid w:val="0047007D"/>
    <w:rsid w:val="00472836"/>
    <w:rsid w:val="00474E05"/>
    <w:rsid w:val="00475169"/>
    <w:rsid w:val="004768CD"/>
    <w:rsid w:val="00476E90"/>
    <w:rsid w:val="00477055"/>
    <w:rsid w:val="00481A23"/>
    <w:rsid w:val="00481BCE"/>
    <w:rsid w:val="00482724"/>
    <w:rsid w:val="004828CC"/>
    <w:rsid w:val="004841D0"/>
    <w:rsid w:val="0048493A"/>
    <w:rsid w:val="00484BC1"/>
    <w:rsid w:val="00485CEE"/>
    <w:rsid w:val="00486162"/>
    <w:rsid w:val="004863BA"/>
    <w:rsid w:val="0048653E"/>
    <w:rsid w:val="004866C6"/>
    <w:rsid w:val="00486A67"/>
    <w:rsid w:val="004908B1"/>
    <w:rsid w:val="00490C1C"/>
    <w:rsid w:val="00491008"/>
    <w:rsid w:val="004910B6"/>
    <w:rsid w:val="00493F33"/>
    <w:rsid w:val="00495746"/>
    <w:rsid w:val="004960FD"/>
    <w:rsid w:val="00496C9A"/>
    <w:rsid w:val="00497413"/>
    <w:rsid w:val="004975E9"/>
    <w:rsid w:val="00497AC4"/>
    <w:rsid w:val="00497C3A"/>
    <w:rsid w:val="004A1527"/>
    <w:rsid w:val="004A179D"/>
    <w:rsid w:val="004A321E"/>
    <w:rsid w:val="004A3B76"/>
    <w:rsid w:val="004A52C8"/>
    <w:rsid w:val="004A5B76"/>
    <w:rsid w:val="004A63A6"/>
    <w:rsid w:val="004A7D39"/>
    <w:rsid w:val="004B06C0"/>
    <w:rsid w:val="004B175A"/>
    <w:rsid w:val="004B1C60"/>
    <w:rsid w:val="004B1D5E"/>
    <w:rsid w:val="004B221C"/>
    <w:rsid w:val="004B285C"/>
    <w:rsid w:val="004B2C4E"/>
    <w:rsid w:val="004B2FCE"/>
    <w:rsid w:val="004B38A7"/>
    <w:rsid w:val="004B39B7"/>
    <w:rsid w:val="004B4240"/>
    <w:rsid w:val="004B4581"/>
    <w:rsid w:val="004B4BEF"/>
    <w:rsid w:val="004B5C4C"/>
    <w:rsid w:val="004B5C8C"/>
    <w:rsid w:val="004B62F4"/>
    <w:rsid w:val="004B6425"/>
    <w:rsid w:val="004B6F17"/>
    <w:rsid w:val="004B712F"/>
    <w:rsid w:val="004B74F0"/>
    <w:rsid w:val="004C1588"/>
    <w:rsid w:val="004C1712"/>
    <w:rsid w:val="004C1A30"/>
    <w:rsid w:val="004C1FD8"/>
    <w:rsid w:val="004C22E2"/>
    <w:rsid w:val="004C24F4"/>
    <w:rsid w:val="004C3C55"/>
    <w:rsid w:val="004C623B"/>
    <w:rsid w:val="004C71EF"/>
    <w:rsid w:val="004D074B"/>
    <w:rsid w:val="004D1EA2"/>
    <w:rsid w:val="004D222D"/>
    <w:rsid w:val="004D2F9C"/>
    <w:rsid w:val="004D300F"/>
    <w:rsid w:val="004D36BA"/>
    <w:rsid w:val="004D4085"/>
    <w:rsid w:val="004D4513"/>
    <w:rsid w:val="004D4EB1"/>
    <w:rsid w:val="004D61FE"/>
    <w:rsid w:val="004D63F5"/>
    <w:rsid w:val="004D66E6"/>
    <w:rsid w:val="004D70B9"/>
    <w:rsid w:val="004D7A85"/>
    <w:rsid w:val="004D7F65"/>
    <w:rsid w:val="004E0336"/>
    <w:rsid w:val="004E05C2"/>
    <w:rsid w:val="004E06BA"/>
    <w:rsid w:val="004E0EEF"/>
    <w:rsid w:val="004E1C95"/>
    <w:rsid w:val="004E31EF"/>
    <w:rsid w:val="004E36B2"/>
    <w:rsid w:val="004E577D"/>
    <w:rsid w:val="004E60BB"/>
    <w:rsid w:val="004E61F6"/>
    <w:rsid w:val="004E6DAD"/>
    <w:rsid w:val="004F005D"/>
    <w:rsid w:val="004F0B3A"/>
    <w:rsid w:val="004F0B5C"/>
    <w:rsid w:val="004F0ED1"/>
    <w:rsid w:val="004F1E18"/>
    <w:rsid w:val="004F2C4B"/>
    <w:rsid w:val="004F2EC6"/>
    <w:rsid w:val="004F46CF"/>
    <w:rsid w:val="004F50BA"/>
    <w:rsid w:val="004F7615"/>
    <w:rsid w:val="004F7ADB"/>
    <w:rsid w:val="004F7C09"/>
    <w:rsid w:val="004F7CD2"/>
    <w:rsid w:val="0050043C"/>
    <w:rsid w:val="0050321B"/>
    <w:rsid w:val="005038F5"/>
    <w:rsid w:val="00504264"/>
    <w:rsid w:val="00506652"/>
    <w:rsid w:val="00506CD2"/>
    <w:rsid w:val="00507B78"/>
    <w:rsid w:val="005123A4"/>
    <w:rsid w:val="005128E0"/>
    <w:rsid w:val="00512D78"/>
    <w:rsid w:val="005135C1"/>
    <w:rsid w:val="00513FB8"/>
    <w:rsid w:val="0051442F"/>
    <w:rsid w:val="005155CA"/>
    <w:rsid w:val="005159B1"/>
    <w:rsid w:val="00515E58"/>
    <w:rsid w:val="00516260"/>
    <w:rsid w:val="00516C4E"/>
    <w:rsid w:val="00520611"/>
    <w:rsid w:val="00523000"/>
    <w:rsid w:val="0052379B"/>
    <w:rsid w:val="005240FE"/>
    <w:rsid w:val="00524554"/>
    <w:rsid w:val="005255BF"/>
    <w:rsid w:val="0052571A"/>
    <w:rsid w:val="005260E2"/>
    <w:rsid w:val="00526B9E"/>
    <w:rsid w:val="005273A9"/>
    <w:rsid w:val="0052799D"/>
    <w:rsid w:val="005279BD"/>
    <w:rsid w:val="00527E62"/>
    <w:rsid w:val="005303BF"/>
    <w:rsid w:val="005306F5"/>
    <w:rsid w:val="00530B11"/>
    <w:rsid w:val="00530C48"/>
    <w:rsid w:val="00530F00"/>
    <w:rsid w:val="005318E4"/>
    <w:rsid w:val="00531A18"/>
    <w:rsid w:val="00532106"/>
    <w:rsid w:val="00532162"/>
    <w:rsid w:val="005322D8"/>
    <w:rsid w:val="00532815"/>
    <w:rsid w:val="00533133"/>
    <w:rsid w:val="005333F5"/>
    <w:rsid w:val="005337EE"/>
    <w:rsid w:val="0053508E"/>
    <w:rsid w:val="00535589"/>
    <w:rsid w:val="005359C9"/>
    <w:rsid w:val="00536B1E"/>
    <w:rsid w:val="00537790"/>
    <w:rsid w:val="005408EB"/>
    <w:rsid w:val="00540AD0"/>
    <w:rsid w:val="00540EC3"/>
    <w:rsid w:val="00541136"/>
    <w:rsid w:val="00541AEE"/>
    <w:rsid w:val="00542EAA"/>
    <w:rsid w:val="005442A5"/>
    <w:rsid w:val="00544552"/>
    <w:rsid w:val="00545390"/>
    <w:rsid w:val="005460B6"/>
    <w:rsid w:val="005464D1"/>
    <w:rsid w:val="0054656A"/>
    <w:rsid w:val="005477D5"/>
    <w:rsid w:val="00550B1B"/>
    <w:rsid w:val="0055170C"/>
    <w:rsid w:val="005518FF"/>
    <w:rsid w:val="00551A9C"/>
    <w:rsid w:val="00551E35"/>
    <w:rsid w:val="005521EA"/>
    <w:rsid w:val="0055242C"/>
    <w:rsid w:val="00552917"/>
    <w:rsid w:val="0055396C"/>
    <w:rsid w:val="005542D1"/>
    <w:rsid w:val="00554793"/>
    <w:rsid w:val="00554C47"/>
    <w:rsid w:val="00557C81"/>
    <w:rsid w:val="00557CE7"/>
    <w:rsid w:val="0056007D"/>
    <w:rsid w:val="00560157"/>
    <w:rsid w:val="00564DD6"/>
    <w:rsid w:val="0056563F"/>
    <w:rsid w:val="00565DDE"/>
    <w:rsid w:val="0056705C"/>
    <w:rsid w:val="00567732"/>
    <w:rsid w:val="00567898"/>
    <w:rsid w:val="00570236"/>
    <w:rsid w:val="00571626"/>
    <w:rsid w:val="00572784"/>
    <w:rsid w:val="00574790"/>
    <w:rsid w:val="00574A96"/>
    <w:rsid w:val="00574BC1"/>
    <w:rsid w:val="00574CAF"/>
    <w:rsid w:val="00575E99"/>
    <w:rsid w:val="005777DF"/>
    <w:rsid w:val="00577BF8"/>
    <w:rsid w:val="005807D8"/>
    <w:rsid w:val="00581B41"/>
    <w:rsid w:val="00583D90"/>
    <w:rsid w:val="005843A7"/>
    <w:rsid w:val="00584708"/>
    <w:rsid w:val="00584C5F"/>
    <w:rsid w:val="00584CBB"/>
    <w:rsid w:val="00586298"/>
    <w:rsid w:val="0058668F"/>
    <w:rsid w:val="00586BF6"/>
    <w:rsid w:val="00587313"/>
    <w:rsid w:val="00587465"/>
    <w:rsid w:val="005879D9"/>
    <w:rsid w:val="00587F83"/>
    <w:rsid w:val="00587FBA"/>
    <w:rsid w:val="00590629"/>
    <w:rsid w:val="00591172"/>
    <w:rsid w:val="005916DD"/>
    <w:rsid w:val="00591A32"/>
    <w:rsid w:val="00592084"/>
    <w:rsid w:val="00592B5C"/>
    <w:rsid w:val="00592F38"/>
    <w:rsid w:val="00593166"/>
    <w:rsid w:val="0059333A"/>
    <w:rsid w:val="00593F5C"/>
    <w:rsid w:val="0059493E"/>
    <w:rsid w:val="00595F88"/>
    <w:rsid w:val="00596D8C"/>
    <w:rsid w:val="0059759A"/>
    <w:rsid w:val="00597743"/>
    <w:rsid w:val="00597A24"/>
    <w:rsid w:val="00597AFB"/>
    <w:rsid w:val="005A002C"/>
    <w:rsid w:val="005A060C"/>
    <w:rsid w:val="005A06EC"/>
    <w:rsid w:val="005A0A5D"/>
    <w:rsid w:val="005A0B2A"/>
    <w:rsid w:val="005A284A"/>
    <w:rsid w:val="005A292F"/>
    <w:rsid w:val="005A3331"/>
    <w:rsid w:val="005A3756"/>
    <w:rsid w:val="005A3F32"/>
    <w:rsid w:val="005A3F79"/>
    <w:rsid w:val="005A4D40"/>
    <w:rsid w:val="005A58A5"/>
    <w:rsid w:val="005A7197"/>
    <w:rsid w:val="005A7446"/>
    <w:rsid w:val="005A7DD4"/>
    <w:rsid w:val="005B181D"/>
    <w:rsid w:val="005B19E6"/>
    <w:rsid w:val="005B1EEB"/>
    <w:rsid w:val="005B3B87"/>
    <w:rsid w:val="005B3C68"/>
    <w:rsid w:val="005B3CE4"/>
    <w:rsid w:val="005B5EC1"/>
    <w:rsid w:val="005B6768"/>
    <w:rsid w:val="005B6BA7"/>
    <w:rsid w:val="005B6D18"/>
    <w:rsid w:val="005B6D60"/>
    <w:rsid w:val="005B768B"/>
    <w:rsid w:val="005C0870"/>
    <w:rsid w:val="005C10C9"/>
    <w:rsid w:val="005C1B0B"/>
    <w:rsid w:val="005C1F8F"/>
    <w:rsid w:val="005C2338"/>
    <w:rsid w:val="005C2E54"/>
    <w:rsid w:val="005C2F86"/>
    <w:rsid w:val="005C3253"/>
    <w:rsid w:val="005C4A40"/>
    <w:rsid w:val="005C4FC8"/>
    <w:rsid w:val="005C50B6"/>
    <w:rsid w:val="005C6270"/>
    <w:rsid w:val="005C7A28"/>
    <w:rsid w:val="005C7A2A"/>
    <w:rsid w:val="005D12E6"/>
    <w:rsid w:val="005D1588"/>
    <w:rsid w:val="005D1D18"/>
    <w:rsid w:val="005D2AD7"/>
    <w:rsid w:val="005D2BFF"/>
    <w:rsid w:val="005D329D"/>
    <w:rsid w:val="005D3557"/>
    <w:rsid w:val="005D40C1"/>
    <w:rsid w:val="005D46CB"/>
    <w:rsid w:val="005D5B72"/>
    <w:rsid w:val="005D5EC4"/>
    <w:rsid w:val="005D6417"/>
    <w:rsid w:val="005D6D96"/>
    <w:rsid w:val="005D757D"/>
    <w:rsid w:val="005D75F4"/>
    <w:rsid w:val="005E0D5B"/>
    <w:rsid w:val="005E0DC8"/>
    <w:rsid w:val="005E1948"/>
    <w:rsid w:val="005E1C38"/>
    <w:rsid w:val="005E22F9"/>
    <w:rsid w:val="005E264B"/>
    <w:rsid w:val="005E29C7"/>
    <w:rsid w:val="005E2EFC"/>
    <w:rsid w:val="005E35D6"/>
    <w:rsid w:val="005E373E"/>
    <w:rsid w:val="005E389B"/>
    <w:rsid w:val="005E4FE7"/>
    <w:rsid w:val="005E538D"/>
    <w:rsid w:val="005F0DF1"/>
    <w:rsid w:val="005F0E87"/>
    <w:rsid w:val="005F0F2B"/>
    <w:rsid w:val="005F11A1"/>
    <w:rsid w:val="005F1274"/>
    <w:rsid w:val="005F15D0"/>
    <w:rsid w:val="005F2016"/>
    <w:rsid w:val="005F228F"/>
    <w:rsid w:val="005F29F5"/>
    <w:rsid w:val="005F3491"/>
    <w:rsid w:val="005F4145"/>
    <w:rsid w:val="005F665D"/>
    <w:rsid w:val="005F68CA"/>
    <w:rsid w:val="005F70C2"/>
    <w:rsid w:val="005F7237"/>
    <w:rsid w:val="005F7338"/>
    <w:rsid w:val="005F7506"/>
    <w:rsid w:val="005F75EB"/>
    <w:rsid w:val="005F78C1"/>
    <w:rsid w:val="005F792F"/>
    <w:rsid w:val="005F7BA9"/>
    <w:rsid w:val="005F7E6D"/>
    <w:rsid w:val="006007B6"/>
    <w:rsid w:val="0060082B"/>
    <w:rsid w:val="006019F0"/>
    <w:rsid w:val="00601DA5"/>
    <w:rsid w:val="00602346"/>
    <w:rsid w:val="00604472"/>
    <w:rsid w:val="006047E0"/>
    <w:rsid w:val="00605BC9"/>
    <w:rsid w:val="006064D9"/>
    <w:rsid w:val="0061085E"/>
    <w:rsid w:val="006114BF"/>
    <w:rsid w:val="00611F83"/>
    <w:rsid w:val="006125D4"/>
    <w:rsid w:val="00612A2C"/>
    <w:rsid w:val="00612C64"/>
    <w:rsid w:val="006132F1"/>
    <w:rsid w:val="00613AD8"/>
    <w:rsid w:val="00613ADA"/>
    <w:rsid w:val="006153D3"/>
    <w:rsid w:val="00615771"/>
    <w:rsid w:val="0061639C"/>
    <w:rsid w:val="00616467"/>
    <w:rsid w:val="006164D9"/>
    <w:rsid w:val="00616A48"/>
    <w:rsid w:val="0062090A"/>
    <w:rsid w:val="00621B90"/>
    <w:rsid w:val="00622184"/>
    <w:rsid w:val="006233C8"/>
    <w:rsid w:val="00623C5A"/>
    <w:rsid w:val="0062419A"/>
    <w:rsid w:val="006249D9"/>
    <w:rsid w:val="00624A70"/>
    <w:rsid w:val="006250DF"/>
    <w:rsid w:val="00625378"/>
    <w:rsid w:val="0062602B"/>
    <w:rsid w:val="00626277"/>
    <w:rsid w:val="006271A4"/>
    <w:rsid w:val="006276A5"/>
    <w:rsid w:val="00627E72"/>
    <w:rsid w:val="006300A1"/>
    <w:rsid w:val="006302E7"/>
    <w:rsid w:val="006312BA"/>
    <w:rsid w:val="00631D0E"/>
    <w:rsid w:val="0063234A"/>
    <w:rsid w:val="00632B27"/>
    <w:rsid w:val="00632E41"/>
    <w:rsid w:val="00632F9C"/>
    <w:rsid w:val="00633576"/>
    <w:rsid w:val="00633F6F"/>
    <w:rsid w:val="00634152"/>
    <w:rsid w:val="006343B2"/>
    <w:rsid w:val="0063543E"/>
    <w:rsid w:val="00636DC9"/>
    <w:rsid w:val="00636EEB"/>
    <w:rsid w:val="0063737C"/>
    <w:rsid w:val="00637BAA"/>
    <w:rsid w:val="006411D1"/>
    <w:rsid w:val="006416F7"/>
    <w:rsid w:val="00642AD7"/>
    <w:rsid w:val="0064307C"/>
    <w:rsid w:val="00643EE1"/>
    <w:rsid w:val="00643EEF"/>
    <w:rsid w:val="00645033"/>
    <w:rsid w:val="00646B89"/>
    <w:rsid w:val="00646FF1"/>
    <w:rsid w:val="00647AC9"/>
    <w:rsid w:val="00650860"/>
    <w:rsid w:val="006509CC"/>
    <w:rsid w:val="00651106"/>
    <w:rsid w:val="006518A0"/>
    <w:rsid w:val="006519A8"/>
    <w:rsid w:val="00651E67"/>
    <w:rsid w:val="006520DE"/>
    <w:rsid w:val="006522A0"/>
    <w:rsid w:val="00652753"/>
    <w:rsid w:val="00652868"/>
    <w:rsid w:val="00652B07"/>
    <w:rsid w:val="00653137"/>
    <w:rsid w:val="006537B1"/>
    <w:rsid w:val="0065407E"/>
    <w:rsid w:val="006543C5"/>
    <w:rsid w:val="00655005"/>
    <w:rsid w:val="006575A5"/>
    <w:rsid w:val="00657A86"/>
    <w:rsid w:val="00660645"/>
    <w:rsid w:val="00660679"/>
    <w:rsid w:val="00661366"/>
    <w:rsid w:val="00661635"/>
    <w:rsid w:val="00661862"/>
    <w:rsid w:val="00661B0E"/>
    <w:rsid w:val="006629F3"/>
    <w:rsid w:val="0066442C"/>
    <w:rsid w:val="0066575A"/>
    <w:rsid w:val="00665769"/>
    <w:rsid w:val="00666D58"/>
    <w:rsid w:val="00667030"/>
    <w:rsid w:val="00670417"/>
    <w:rsid w:val="00670B66"/>
    <w:rsid w:val="00671224"/>
    <w:rsid w:val="00671667"/>
    <w:rsid w:val="00672958"/>
    <w:rsid w:val="006732E3"/>
    <w:rsid w:val="00673BB0"/>
    <w:rsid w:val="006742E8"/>
    <w:rsid w:val="00675AA3"/>
    <w:rsid w:val="006762C1"/>
    <w:rsid w:val="0067668C"/>
    <w:rsid w:val="00676A7C"/>
    <w:rsid w:val="00677B21"/>
    <w:rsid w:val="00680D5C"/>
    <w:rsid w:val="006814BF"/>
    <w:rsid w:val="00682934"/>
    <w:rsid w:val="006837D0"/>
    <w:rsid w:val="00683864"/>
    <w:rsid w:val="00683B17"/>
    <w:rsid w:val="00683C68"/>
    <w:rsid w:val="00683EF0"/>
    <w:rsid w:val="00684689"/>
    <w:rsid w:val="00684B58"/>
    <w:rsid w:val="00685E97"/>
    <w:rsid w:val="00686070"/>
    <w:rsid w:val="00686BE7"/>
    <w:rsid w:val="0068737D"/>
    <w:rsid w:val="00690497"/>
    <w:rsid w:val="00690F67"/>
    <w:rsid w:val="00691B7F"/>
    <w:rsid w:val="006927B3"/>
    <w:rsid w:val="00692AE9"/>
    <w:rsid w:val="00692DF1"/>
    <w:rsid w:val="00693119"/>
    <w:rsid w:val="00693A2E"/>
    <w:rsid w:val="00693AD3"/>
    <w:rsid w:val="0069583C"/>
    <w:rsid w:val="006958AB"/>
    <w:rsid w:val="00696477"/>
    <w:rsid w:val="006965EF"/>
    <w:rsid w:val="00697319"/>
    <w:rsid w:val="00697C62"/>
    <w:rsid w:val="006A0858"/>
    <w:rsid w:val="006A0E97"/>
    <w:rsid w:val="006A1166"/>
    <w:rsid w:val="006A1293"/>
    <w:rsid w:val="006A2158"/>
    <w:rsid w:val="006A272D"/>
    <w:rsid w:val="006A30DC"/>
    <w:rsid w:val="006A30FF"/>
    <w:rsid w:val="006A4725"/>
    <w:rsid w:val="006A50EB"/>
    <w:rsid w:val="006A582F"/>
    <w:rsid w:val="006A59BC"/>
    <w:rsid w:val="006A69BD"/>
    <w:rsid w:val="006A79E8"/>
    <w:rsid w:val="006A7FEA"/>
    <w:rsid w:val="006B017E"/>
    <w:rsid w:val="006B1F22"/>
    <w:rsid w:val="006B2139"/>
    <w:rsid w:val="006B2330"/>
    <w:rsid w:val="006B368D"/>
    <w:rsid w:val="006B3784"/>
    <w:rsid w:val="006B37B6"/>
    <w:rsid w:val="006B39AA"/>
    <w:rsid w:val="006B5477"/>
    <w:rsid w:val="006B5505"/>
    <w:rsid w:val="006B593E"/>
    <w:rsid w:val="006B695A"/>
    <w:rsid w:val="006B71DC"/>
    <w:rsid w:val="006C073A"/>
    <w:rsid w:val="006C11A8"/>
    <w:rsid w:val="006C1A92"/>
    <w:rsid w:val="006C3F73"/>
    <w:rsid w:val="006C483B"/>
    <w:rsid w:val="006C4921"/>
    <w:rsid w:val="006C498A"/>
    <w:rsid w:val="006C4BE9"/>
    <w:rsid w:val="006C5D46"/>
    <w:rsid w:val="006C65C7"/>
    <w:rsid w:val="006C75A1"/>
    <w:rsid w:val="006C7831"/>
    <w:rsid w:val="006C7ADE"/>
    <w:rsid w:val="006D02F4"/>
    <w:rsid w:val="006D0708"/>
    <w:rsid w:val="006D13D5"/>
    <w:rsid w:val="006D153D"/>
    <w:rsid w:val="006D2059"/>
    <w:rsid w:val="006D38E9"/>
    <w:rsid w:val="006D3A27"/>
    <w:rsid w:val="006D4CCB"/>
    <w:rsid w:val="006D5F6C"/>
    <w:rsid w:val="006D5FCF"/>
    <w:rsid w:val="006D607F"/>
    <w:rsid w:val="006D6727"/>
    <w:rsid w:val="006D6C8A"/>
    <w:rsid w:val="006D71C3"/>
    <w:rsid w:val="006D72BF"/>
    <w:rsid w:val="006D76DA"/>
    <w:rsid w:val="006D7D83"/>
    <w:rsid w:val="006D7EFC"/>
    <w:rsid w:val="006E2CB3"/>
    <w:rsid w:val="006E2F46"/>
    <w:rsid w:val="006E331A"/>
    <w:rsid w:val="006E3A2F"/>
    <w:rsid w:val="006E3DCD"/>
    <w:rsid w:val="006E4727"/>
    <w:rsid w:val="006E5D14"/>
    <w:rsid w:val="006E640C"/>
    <w:rsid w:val="006E7A8B"/>
    <w:rsid w:val="006E7AB0"/>
    <w:rsid w:val="006F083C"/>
    <w:rsid w:val="006F097D"/>
    <w:rsid w:val="006F1B89"/>
    <w:rsid w:val="006F2454"/>
    <w:rsid w:val="006F279F"/>
    <w:rsid w:val="006F284E"/>
    <w:rsid w:val="006F2C5A"/>
    <w:rsid w:val="006F313F"/>
    <w:rsid w:val="006F3788"/>
    <w:rsid w:val="006F48AC"/>
    <w:rsid w:val="006F4C02"/>
    <w:rsid w:val="006F4D04"/>
    <w:rsid w:val="006F4EE5"/>
    <w:rsid w:val="006F53A0"/>
    <w:rsid w:val="006F6368"/>
    <w:rsid w:val="006F6B62"/>
    <w:rsid w:val="006F7731"/>
    <w:rsid w:val="006F7E65"/>
    <w:rsid w:val="0070007C"/>
    <w:rsid w:val="007003EE"/>
    <w:rsid w:val="00700B17"/>
    <w:rsid w:val="00700CD0"/>
    <w:rsid w:val="00700FFE"/>
    <w:rsid w:val="00701691"/>
    <w:rsid w:val="007018AC"/>
    <w:rsid w:val="00703AC0"/>
    <w:rsid w:val="00703EC8"/>
    <w:rsid w:val="0070552B"/>
    <w:rsid w:val="007079FE"/>
    <w:rsid w:val="0071011D"/>
    <w:rsid w:val="0071016A"/>
    <w:rsid w:val="00712951"/>
    <w:rsid w:val="00712C19"/>
    <w:rsid w:val="007140AB"/>
    <w:rsid w:val="0071443E"/>
    <w:rsid w:val="00714F6B"/>
    <w:rsid w:val="00715425"/>
    <w:rsid w:val="00717D83"/>
    <w:rsid w:val="007209E0"/>
    <w:rsid w:val="00720B27"/>
    <w:rsid w:val="00720E7C"/>
    <w:rsid w:val="00720F93"/>
    <w:rsid w:val="007220B2"/>
    <w:rsid w:val="007229A1"/>
    <w:rsid w:val="00722D89"/>
    <w:rsid w:val="00723811"/>
    <w:rsid w:val="00723A6D"/>
    <w:rsid w:val="00723F61"/>
    <w:rsid w:val="007243C3"/>
    <w:rsid w:val="007245F2"/>
    <w:rsid w:val="00724D8C"/>
    <w:rsid w:val="00726191"/>
    <w:rsid w:val="007267B3"/>
    <w:rsid w:val="00727C45"/>
    <w:rsid w:val="00730E18"/>
    <w:rsid w:val="0073226F"/>
    <w:rsid w:val="007328C0"/>
    <w:rsid w:val="00732ADE"/>
    <w:rsid w:val="00732D4A"/>
    <w:rsid w:val="00733BB7"/>
    <w:rsid w:val="007353FC"/>
    <w:rsid w:val="00735B35"/>
    <w:rsid w:val="00736949"/>
    <w:rsid w:val="00736BCC"/>
    <w:rsid w:val="0073761B"/>
    <w:rsid w:val="0073787D"/>
    <w:rsid w:val="00737A11"/>
    <w:rsid w:val="00740B90"/>
    <w:rsid w:val="00740C97"/>
    <w:rsid w:val="00740FE8"/>
    <w:rsid w:val="00742115"/>
    <w:rsid w:val="00742547"/>
    <w:rsid w:val="00742815"/>
    <w:rsid w:val="007433C8"/>
    <w:rsid w:val="00744D72"/>
    <w:rsid w:val="00745542"/>
    <w:rsid w:val="00747905"/>
    <w:rsid w:val="0075076A"/>
    <w:rsid w:val="007507D6"/>
    <w:rsid w:val="007513AB"/>
    <w:rsid w:val="00751558"/>
    <w:rsid w:val="00752145"/>
    <w:rsid w:val="00752479"/>
    <w:rsid w:val="007524BD"/>
    <w:rsid w:val="00752956"/>
    <w:rsid w:val="0075296E"/>
    <w:rsid w:val="00752C2F"/>
    <w:rsid w:val="00752DD6"/>
    <w:rsid w:val="00753122"/>
    <w:rsid w:val="0075409F"/>
    <w:rsid w:val="007540B3"/>
    <w:rsid w:val="0075421E"/>
    <w:rsid w:val="00755874"/>
    <w:rsid w:val="007564F0"/>
    <w:rsid w:val="007566A5"/>
    <w:rsid w:val="00756A76"/>
    <w:rsid w:val="0076045D"/>
    <w:rsid w:val="00762015"/>
    <w:rsid w:val="00762120"/>
    <w:rsid w:val="00762B63"/>
    <w:rsid w:val="00762C13"/>
    <w:rsid w:val="00763590"/>
    <w:rsid w:val="007637F3"/>
    <w:rsid w:val="00763F07"/>
    <w:rsid w:val="007641A6"/>
    <w:rsid w:val="00764CCD"/>
    <w:rsid w:val="007667BD"/>
    <w:rsid w:val="007677C1"/>
    <w:rsid w:val="007677E0"/>
    <w:rsid w:val="00770141"/>
    <w:rsid w:val="007703A8"/>
    <w:rsid w:val="00771066"/>
    <w:rsid w:val="00771F6A"/>
    <w:rsid w:val="00772C25"/>
    <w:rsid w:val="007743F9"/>
    <w:rsid w:val="00774D7B"/>
    <w:rsid w:val="00774E1B"/>
    <w:rsid w:val="00774FCC"/>
    <w:rsid w:val="00775340"/>
    <w:rsid w:val="007754D1"/>
    <w:rsid w:val="0077580D"/>
    <w:rsid w:val="00775FE7"/>
    <w:rsid w:val="0077643B"/>
    <w:rsid w:val="00776BCA"/>
    <w:rsid w:val="00777D50"/>
    <w:rsid w:val="007802CE"/>
    <w:rsid w:val="00780BA6"/>
    <w:rsid w:val="00781C51"/>
    <w:rsid w:val="00782E13"/>
    <w:rsid w:val="00783940"/>
    <w:rsid w:val="00783977"/>
    <w:rsid w:val="00783B05"/>
    <w:rsid w:val="00784A84"/>
    <w:rsid w:val="007852C1"/>
    <w:rsid w:val="00785862"/>
    <w:rsid w:val="00786532"/>
    <w:rsid w:val="007867E2"/>
    <w:rsid w:val="00786AB8"/>
    <w:rsid w:val="00786CD9"/>
    <w:rsid w:val="00786F45"/>
    <w:rsid w:val="00787C3B"/>
    <w:rsid w:val="00790225"/>
    <w:rsid w:val="007904CC"/>
    <w:rsid w:val="00790B52"/>
    <w:rsid w:val="00791883"/>
    <w:rsid w:val="00791BAC"/>
    <w:rsid w:val="0079232F"/>
    <w:rsid w:val="0079276E"/>
    <w:rsid w:val="00792EC9"/>
    <w:rsid w:val="00793511"/>
    <w:rsid w:val="007940F0"/>
    <w:rsid w:val="007945CB"/>
    <w:rsid w:val="00794A04"/>
    <w:rsid w:val="007951F3"/>
    <w:rsid w:val="00795599"/>
    <w:rsid w:val="00795C8F"/>
    <w:rsid w:val="007A13E5"/>
    <w:rsid w:val="007A2485"/>
    <w:rsid w:val="007A2BE3"/>
    <w:rsid w:val="007A2E09"/>
    <w:rsid w:val="007A2E3F"/>
    <w:rsid w:val="007A3989"/>
    <w:rsid w:val="007A5717"/>
    <w:rsid w:val="007A5F34"/>
    <w:rsid w:val="007A6539"/>
    <w:rsid w:val="007A6F45"/>
    <w:rsid w:val="007A7677"/>
    <w:rsid w:val="007A7A05"/>
    <w:rsid w:val="007A7D01"/>
    <w:rsid w:val="007B0617"/>
    <w:rsid w:val="007B0E55"/>
    <w:rsid w:val="007B1471"/>
    <w:rsid w:val="007B1C0D"/>
    <w:rsid w:val="007B1E6D"/>
    <w:rsid w:val="007B2406"/>
    <w:rsid w:val="007B2500"/>
    <w:rsid w:val="007B3190"/>
    <w:rsid w:val="007B33F1"/>
    <w:rsid w:val="007B3D62"/>
    <w:rsid w:val="007B4375"/>
    <w:rsid w:val="007B44DA"/>
    <w:rsid w:val="007B45FB"/>
    <w:rsid w:val="007B4DE2"/>
    <w:rsid w:val="007B4E0D"/>
    <w:rsid w:val="007B540B"/>
    <w:rsid w:val="007B5B4E"/>
    <w:rsid w:val="007B5EFD"/>
    <w:rsid w:val="007C04E2"/>
    <w:rsid w:val="007C146E"/>
    <w:rsid w:val="007C20BA"/>
    <w:rsid w:val="007C2A51"/>
    <w:rsid w:val="007C3195"/>
    <w:rsid w:val="007C323D"/>
    <w:rsid w:val="007C414D"/>
    <w:rsid w:val="007C448C"/>
    <w:rsid w:val="007C44D8"/>
    <w:rsid w:val="007C459A"/>
    <w:rsid w:val="007C4D98"/>
    <w:rsid w:val="007C4E1D"/>
    <w:rsid w:val="007C532C"/>
    <w:rsid w:val="007C590F"/>
    <w:rsid w:val="007C6B99"/>
    <w:rsid w:val="007C6FAD"/>
    <w:rsid w:val="007C7854"/>
    <w:rsid w:val="007C7CA4"/>
    <w:rsid w:val="007D08FE"/>
    <w:rsid w:val="007D0F3A"/>
    <w:rsid w:val="007D1B25"/>
    <w:rsid w:val="007D21B8"/>
    <w:rsid w:val="007D2579"/>
    <w:rsid w:val="007D3261"/>
    <w:rsid w:val="007D35FC"/>
    <w:rsid w:val="007D3ECD"/>
    <w:rsid w:val="007D4A09"/>
    <w:rsid w:val="007D6060"/>
    <w:rsid w:val="007D65C2"/>
    <w:rsid w:val="007D73BD"/>
    <w:rsid w:val="007E030D"/>
    <w:rsid w:val="007E045D"/>
    <w:rsid w:val="007E0500"/>
    <w:rsid w:val="007E08B3"/>
    <w:rsid w:val="007E0D03"/>
    <w:rsid w:val="007E12E4"/>
    <w:rsid w:val="007E1856"/>
    <w:rsid w:val="007E31D7"/>
    <w:rsid w:val="007E331E"/>
    <w:rsid w:val="007E48ED"/>
    <w:rsid w:val="007E5B9A"/>
    <w:rsid w:val="007E60FC"/>
    <w:rsid w:val="007E63A1"/>
    <w:rsid w:val="007E6430"/>
    <w:rsid w:val="007E6AC5"/>
    <w:rsid w:val="007E73A6"/>
    <w:rsid w:val="007E73D0"/>
    <w:rsid w:val="007E77D3"/>
    <w:rsid w:val="007E7B9F"/>
    <w:rsid w:val="007F0B5B"/>
    <w:rsid w:val="007F1974"/>
    <w:rsid w:val="007F23F8"/>
    <w:rsid w:val="007F2929"/>
    <w:rsid w:val="007F2B92"/>
    <w:rsid w:val="007F2BCE"/>
    <w:rsid w:val="007F351B"/>
    <w:rsid w:val="007F451A"/>
    <w:rsid w:val="007F46EB"/>
    <w:rsid w:val="007F477F"/>
    <w:rsid w:val="007F4D29"/>
    <w:rsid w:val="007F6129"/>
    <w:rsid w:val="007F72A6"/>
    <w:rsid w:val="007F7E65"/>
    <w:rsid w:val="00800392"/>
    <w:rsid w:val="0080055D"/>
    <w:rsid w:val="00800757"/>
    <w:rsid w:val="00801372"/>
    <w:rsid w:val="0080151C"/>
    <w:rsid w:val="00802EF8"/>
    <w:rsid w:val="00802FA1"/>
    <w:rsid w:val="00803133"/>
    <w:rsid w:val="008035F4"/>
    <w:rsid w:val="008038BF"/>
    <w:rsid w:val="00803D65"/>
    <w:rsid w:val="00806A49"/>
    <w:rsid w:val="00806C41"/>
    <w:rsid w:val="00807E15"/>
    <w:rsid w:val="008104E8"/>
    <w:rsid w:val="0081060B"/>
    <w:rsid w:val="008106E7"/>
    <w:rsid w:val="00811099"/>
    <w:rsid w:val="008115DE"/>
    <w:rsid w:val="00812005"/>
    <w:rsid w:val="00812262"/>
    <w:rsid w:val="00812C8E"/>
    <w:rsid w:val="00812E41"/>
    <w:rsid w:val="008131C6"/>
    <w:rsid w:val="008135E2"/>
    <w:rsid w:val="00813F91"/>
    <w:rsid w:val="00813FFC"/>
    <w:rsid w:val="00814EF8"/>
    <w:rsid w:val="008201C1"/>
    <w:rsid w:val="008209AD"/>
    <w:rsid w:val="00820F6B"/>
    <w:rsid w:val="0082128E"/>
    <w:rsid w:val="00823D6B"/>
    <w:rsid w:val="00824021"/>
    <w:rsid w:val="008246DD"/>
    <w:rsid w:val="00824F65"/>
    <w:rsid w:val="0082602E"/>
    <w:rsid w:val="008265CA"/>
    <w:rsid w:val="00826818"/>
    <w:rsid w:val="008277F8"/>
    <w:rsid w:val="00830241"/>
    <w:rsid w:val="008304AD"/>
    <w:rsid w:val="00830B3E"/>
    <w:rsid w:val="00833C5E"/>
    <w:rsid w:val="00833E9E"/>
    <w:rsid w:val="00834FE3"/>
    <w:rsid w:val="0083514F"/>
    <w:rsid w:val="00835C66"/>
    <w:rsid w:val="00836E79"/>
    <w:rsid w:val="008370A7"/>
    <w:rsid w:val="008377DA"/>
    <w:rsid w:val="00837DCE"/>
    <w:rsid w:val="00840C0A"/>
    <w:rsid w:val="0084150B"/>
    <w:rsid w:val="00841FE2"/>
    <w:rsid w:val="00842D58"/>
    <w:rsid w:val="00843133"/>
    <w:rsid w:val="008442E9"/>
    <w:rsid w:val="00845A1A"/>
    <w:rsid w:val="00846C23"/>
    <w:rsid w:val="00846C5E"/>
    <w:rsid w:val="00847364"/>
    <w:rsid w:val="00850F50"/>
    <w:rsid w:val="00851C6B"/>
    <w:rsid w:val="00851D70"/>
    <w:rsid w:val="008521CD"/>
    <w:rsid w:val="008526CE"/>
    <w:rsid w:val="00854FE8"/>
    <w:rsid w:val="008553BF"/>
    <w:rsid w:val="00855E34"/>
    <w:rsid w:val="0085621E"/>
    <w:rsid w:val="0085722C"/>
    <w:rsid w:val="008604C2"/>
    <w:rsid w:val="008608B1"/>
    <w:rsid w:val="00861246"/>
    <w:rsid w:val="008622D3"/>
    <w:rsid w:val="008627BE"/>
    <w:rsid w:val="00862B11"/>
    <w:rsid w:val="008645C2"/>
    <w:rsid w:val="00865F34"/>
    <w:rsid w:val="008663ED"/>
    <w:rsid w:val="00866948"/>
    <w:rsid w:val="0086709D"/>
    <w:rsid w:val="00867643"/>
    <w:rsid w:val="008704B7"/>
    <w:rsid w:val="00871494"/>
    <w:rsid w:val="0087187A"/>
    <w:rsid w:val="008719CA"/>
    <w:rsid w:val="00871C40"/>
    <w:rsid w:val="008721F0"/>
    <w:rsid w:val="008725BB"/>
    <w:rsid w:val="008725F7"/>
    <w:rsid w:val="00872A1F"/>
    <w:rsid w:val="00874279"/>
    <w:rsid w:val="008742C9"/>
    <w:rsid w:val="00875CDC"/>
    <w:rsid w:val="0087624B"/>
    <w:rsid w:val="0087659F"/>
    <w:rsid w:val="008765C3"/>
    <w:rsid w:val="00876AFF"/>
    <w:rsid w:val="00877BA0"/>
    <w:rsid w:val="0088040C"/>
    <w:rsid w:val="008804DA"/>
    <w:rsid w:val="0088064D"/>
    <w:rsid w:val="00880C3F"/>
    <w:rsid w:val="00882A10"/>
    <w:rsid w:val="0088365B"/>
    <w:rsid w:val="00884855"/>
    <w:rsid w:val="00884B49"/>
    <w:rsid w:val="00884CD5"/>
    <w:rsid w:val="008857C3"/>
    <w:rsid w:val="00885B13"/>
    <w:rsid w:val="00885D02"/>
    <w:rsid w:val="008863D7"/>
    <w:rsid w:val="00886C6B"/>
    <w:rsid w:val="008900C7"/>
    <w:rsid w:val="00890D77"/>
    <w:rsid w:val="00891F30"/>
    <w:rsid w:val="008929C6"/>
    <w:rsid w:val="0089318B"/>
    <w:rsid w:val="008934C9"/>
    <w:rsid w:val="00893976"/>
    <w:rsid w:val="00894931"/>
    <w:rsid w:val="00894DB2"/>
    <w:rsid w:val="00895422"/>
    <w:rsid w:val="00895BFD"/>
    <w:rsid w:val="008977C0"/>
    <w:rsid w:val="00897CAC"/>
    <w:rsid w:val="00897DB3"/>
    <w:rsid w:val="008A0C69"/>
    <w:rsid w:val="008A0DBF"/>
    <w:rsid w:val="008A10E6"/>
    <w:rsid w:val="008A219E"/>
    <w:rsid w:val="008A21FD"/>
    <w:rsid w:val="008A3383"/>
    <w:rsid w:val="008A3436"/>
    <w:rsid w:val="008A3D8D"/>
    <w:rsid w:val="008A421F"/>
    <w:rsid w:val="008A635E"/>
    <w:rsid w:val="008A64D7"/>
    <w:rsid w:val="008B016C"/>
    <w:rsid w:val="008B0525"/>
    <w:rsid w:val="008B05AD"/>
    <w:rsid w:val="008B17CE"/>
    <w:rsid w:val="008B277B"/>
    <w:rsid w:val="008B2ECE"/>
    <w:rsid w:val="008B36FB"/>
    <w:rsid w:val="008B43F6"/>
    <w:rsid w:val="008B5089"/>
    <w:rsid w:val="008B5C61"/>
    <w:rsid w:val="008B6587"/>
    <w:rsid w:val="008B6916"/>
    <w:rsid w:val="008B6EB5"/>
    <w:rsid w:val="008B7131"/>
    <w:rsid w:val="008B7255"/>
    <w:rsid w:val="008B7844"/>
    <w:rsid w:val="008C0BD1"/>
    <w:rsid w:val="008C0DD7"/>
    <w:rsid w:val="008C12E8"/>
    <w:rsid w:val="008C1D80"/>
    <w:rsid w:val="008C3516"/>
    <w:rsid w:val="008C3C02"/>
    <w:rsid w:val="008C4050"/>
    <w:rsid w:val="008C5702"/>
    <w:rsid w:val="008C5CD7"/>
    <w:rsid w:val="008C6995"/>
    <w:rsid w:val="008C6A5A"/>
    <w:rsid w:val="008C7768"/>
    <w:rsid w:val="008D0C94"/>
    <w:rsid w:val="008D2C93"/>
    <w:rsid w:val="008D3B7F"/>
    <w:rsid w:val="008D3C95"/>
    <w:rsid w:val="008D4689"/>
    <w:rsid w:val="008D6760"/>
    <w:rsid w:val="008D75B8"/>
    <w:rsid w:val="008E07AE"/>
    <w:rsid w:val="008E2C06"/>
    <w:rsid w:val="008E34E1"/>
    <w:rsid w:val="008E3B0B"/>
    <w:rsid w:val="008E4710"/>
    <w:rsid w:val="008E4905"/>
    <w:rsid w:val="008E4B29"/>
    <w:rsid w:val="008F0553"/>
    <w:rsid w:val="008F0A1A"/>
    <w:rsid w:val="008F0CC2"/>
    <w:rsid w:val="008F132E"/>
    <w:rsid w:val="008F1B6A"/>
    <w:rsid w:val="008F1D43"/>
    <w:rsid w:val="008F295F"/>
    <w:rsid w:val="008F29BA"/>
    <w:rsid w:val="008F2DAB"/>
    <w:rsid w:val="008F356C"/>
    <w:rsid w:val="008F3915"/>
    <w:rsid w:val="008F65FD"/>
    <w:rsid w:val="008F753F"/>
    <w:rsid w:val="008F78FF"/>
    <w:rsid w:val="00900512"/>
    <w:rsid w:val="009006F9"/>
    <w:rsid w:val="00900E86"/>
    <w:rsid w:val="00902F7C"/>
    <w:rsid w:val="00904E1D"/>
    <w:rsid w:val="009052E1"/>
    <w:rsid w:val="0090621D"/>
    <w:rsid w:val="00906368"/>
    <w:rsid w:val="009065C5"/>
    <w:rsid w:val="0090678C"/>
    <w:rsid w:val="00906E77"/>
    <w:rsid w:val="00906FEA"/>
    <w:rsid w:val="0090709B"/>
    <w:rsid w:val="00907E40"/>
    <w:rsid w:val="0091021A"/>
    <w:rsid w:val="0091024A"/>
    <w:rsid w:val="00912370"/>
    <w:rsid w:val="0091306C"/>
    <w:rsid w:val="009133A3"/>
    <w:rsid w:val="00913856"/>
    <w:rsid w:val="00914F9B"/>
    <w:rsid w:val="00915FDD"/>
    <w:rsid w:val="009200B9"/>
    <w:rsid w:val="0092064F"/>
    <w:rsid w:val="00920A07"/>
    <w:rsid w:val="00921583"/>
    <w:rsid w:val="0092159C"/>
    <w:rsid w:val="009216C9"/>
    <w:rsid w:val="00922382"/>
    <w:rsid w:val="00922712"/>
    <w:rsid w:val="00922737"/>
    <w:rsid w:val="00922E6D"/>
    <w:rsid w:val="00922F2E"/>
    <w:rsid w:val="00923798"/>
    <w:rsid w:val="00923F64"/>
    <w:rsid w:val="009240FD"/>
    <w:rsid w:val="009250FF"/>
    <w:rsid w:val="00925853"/>
    <w:rsid w:val="00926458"/>
    <w:rsid w:val="009277C4"/>
    <w:rsid w:val="00930327"/>
    <w:rsid w:val="00931220"/>
    <w:rsid w:val="0093130C"/>
    <w:rsid w:val="009325E2"/>
    <w:rsid w:val="00932D86"/>
    <w:rsid w:val="00933197"/>
    <w:rsid w:val="00933A61"/>
    <w:rsid w:val="00933F24"/>
    <w:rsid w:val="0093728C"/>
    <w:rsid w:val="009375E9"/>
    <w:rsid w:val="009378E9"/>
    <w:rsid w:val="0093790A"/>
    <w:rsid w:val="00940CE7"/>
    <w:rsid w:val="00940EB6"/>
    <w:rsid w:val="009414EB"/>
    <w:rsid w:val="0094155B"/>
    <w:rsid w:val="0094264D"/>
    <w:rsid w:val="009435E8"/>
    <w:rsid w:val="0094456D"/>
    <w:rsid w:val="009450F6"/>
    <w:rsid w:val="009456DF"/>
    <w:rsid w:val="009458C2"/>
    <w:rsid w:val="009464B8"/>
    <w:rsid w:val="00946873"/>
    <w:rsid w:val="00946CF1"/>
    <w:rsid w:val="00947DDC"/>
    <w:rsid w:val="009504A9"/>
    <w:rsid w:val="00950CF2"/>
    <w:rsid w:val="00951653"/>
    <w:rsid w:val="0095218E"/>
    <w:rsid w:val="0095249C"/>
    <w:rsid w:val="00953408"/>
    <w:rsid w:val="009538A3"/>
    <w:rsid w:val="00954C65"/>
    <w:rsid w:val="0095504D"/>
    <w:rsid w:val="009562F7"/>
    <w:rsid w:val="009607BB"/>
    <w:rsid w:val="00960AA7"/>
    <w:rsid w:val="00962E26"/>
    <w:rsid w:val="009632D7"/>
    <w:rsid w:val="00963954"/>
    <w:rsid w:val="009640B9"/>
    <w:rsid w:val="009651C5"/>
    <w:rsid w:val="0096523C"/>
    <w:rsid w:val="009655B5"/>
    <w:rsid w:val="00966100"/>
    <w:rsid w:val="00966284"/>
    <w:rsid w:val="00966512"/>
    <w:rsid w:val="00966E06"/>
    <w:rsid w:val="00967D99"/>
    <w:rsid w:val="0097083D"/>
    <w:rsid w:val="00971CC5"/>
    <w:rsid w:val="00971D2F"/>
    <w:rsid w:val="009722B7"/>
    <w:rsid w:val="00973399"/>
    <w:rsid w:val="00973C23"/>
    <w:rsid w:val="009750DC"/>
    <w:rsid w:val="0097556C"/>
    <w:rsid w:val="0097634B"/>
    <w:rsid w:val="009764D9"/>
    <w:rsid w:val="009769E2"/>
    <w:rsid w:val="00977614"/>
    <w:rsid w:val="009776EC"/>
    <w:rsid w:val="00977AEF"/>
    <w:rsid w:val="00977C42"/>
    <w:rsid w:val="00982EB2"/>
    <w:rsid w:val="0098301E"/>
    <w:rsid w:val="009836FF"/>
    <w:rsid w:val="00984343"/>
    <w:rsid w:val="00984BB9"/>
    <w:rsid w:val="00984D39"/>
    <w:rsid w:val="0098524D"/>
    <w:rsid w:val="0098671A"/>
    <w:rsid w:val="0098791D"/>
    <w:rsid w:val="00987B65"/>
    <w:rsid w:val="009910EC"/>
    <w:rsid w:val="009918DF"/>
    <w:rsid w:val="00992218"/>
    <w:rsid w:val="00993204"/>
    <w:rsid w:val="00994281"/>
    <w:rsid w:val="00994AA7"/>
    <w:rsid w:val="009959E4"/>
    <w:rsid w:val="00995A92"/>
    <w:rsid w:val="00996110"/>
    <w:rsid w:val="009972F5"/>
    <w:rsid w:val="00997912"/>
    <w:rsid w:val="009A072F"/>
    <w:rsid w:val="009A0982"/>
    <w:rsid w:val="009A13A1"/>
    <w:rsid w:val="009A16C1"/>
    <w:rsid w:val="009A3432"/>
    <w:rsid w:val="009A3A6C"/>
    <w:rsid w:val="009A4046"/>
    <w:rsid w:val="009A508F"/>
    <w:rsid w:val="009A5F8F"/>
    <w:rsid w:val="009A6BA9"/>
    <w:rsid w:val="009A73AB"/>
    <w:rsid w:val="009A7FCA"/>
    <w:rsid w:val="009B03D2"/>
    <w:rsid w:val="009B059D"/>
    <w:rsid w:val="009B0828"/>
    <w:rsid w:val="009B09D2"/>
    <w:rsid w:val="009B0D79"/>
    <w:rsid w:val="009B0FD5"/>
    <w:rsid w:val="009B1900"/>
    <w:rsid w:val="009B1EA0"/>
    <w:rsid w:val="009B2097"/>
    <w:rsid w:val="009B244A"/>
    <w:rsid w:val="009B2A86"/>
    <w:rsid w:val="009B2B12"/>
    <w:rsid w:val="009B2CBF"/>
    <w:rsid w:val="009B33F6"/>
    <w:rsid w:val="009B3495"/>
    <w:rsid w:val="009B3DF5"/>
    <w:rsid w:val="009B413B"/>
    <w:rsid w:val="009B5280"/>
    <w:rsid w:val="009B5AD6"/>
    <w:rsid w:val="009B682F"/>
    <w:rsid w:val="009B6A5E"/>
    <w:rsid w:val="009B6DF6"/>
    <w:rsid w:val="009B6E99"/>
    <w:rsid w:val="009C0191"/>
    <w:rsid w:val="009C0816"/>
    <w:rsid w:val="009C2516"/>
    <w:rsid w:val="009C2968"/>
    <w:rsid w:val="009C3DEA"/>
    <w:rsid w:val="009C4765"/>
    <w:rsid w:val="009C50D8"/>
    <w:rsid w:val="009C5467"/>
    <w:rsid w:val="009C68D5"/>
    <w:rsid w:val="009C7214"/>
    <w:rsid w:val="009C74F5"/>
    <w:rsid w:val="009D04B1"/>
    <w:rsid w:val="009D1966"/>
    <w:rsid w:val="009D429D"/>
    <w:rsid w:val="009D49D3"/>
    <w:rsid w:val="009D4DB2"/>
    <w:rsid w:val="009D502D"/>
    <w:rsid w:val="009D5AFF"/>
    <w:rsid w:val="009D5D0C"/>
    <w:rsid w:val="009D610C"/>
    <w:rsid w:val="009D62AD"/>
    <w:rsid w:val="009D781F"/>
    <w:rsid w:val="009E19AE"/>
    <w:rsid w:val="009E1AB7"/>
    <w:rsid w:val="009E1B16"/>
    <w:rsid w:val="009E328D"/>
    <w:rsid w:val="009E422F"/>
    <w:rsid w:val="009E49EE"/>
    <w:rsid w:val="009E4A8B"/>
    <w:rsid w:val="009E56A3"/>
    <w:rsid w:val="009E56BB"/>
    <w:rsid w:val="009E6451"/>
    <w:rsid w:val="009E6D37"/>
    <w:rsid w:val="009E7AB6"/>
    <w:rsid w:val="009F3BAF"/>
    <w:rsid w:val="009F45AE"/>
    <w:rsid w:val="009F529E"/>
    <w:rsid w:val="009F6652"/>
    <w:rsid w:val="009F6803"/>
    <w:rsid w:val="009F6A83"/>
    <w:rsid w:val="009F7B62"/>
    <w:rsid w:val="00A001F6"/>
    <w:rsid w:val="00A01226"/>
    <w:rsid w:val="00A01908"/>
    <w:rsid w:val="00A02A57"/>
    <w:rsid w:val="00A03F20"/>
    <w:rsid w:val="00A0621A"/>
    <w:rsid w:val="00A06370"/>
    <w:rsid w:val="00A06720"/>
    <w:rsid w:val="00A06FBE"/>
    <w:rsid w:val="00A07BC3"/>
    <w:rsid w:val="00A10036"/>
    <w:rsid w:val="00A10E13"/>
    <w:rsid w:val="00A10E77"/>
    <w:rsid w:val="00A10FB2"/>
    <w:rsid w:val="00A117DB"/>
    <w:rsid w:val="00A11E9E"/>
    <w:rsid w:val="00A120B2"/>
    <w:rsid w:val="00A12C53"/>
    <w:rsid w:val="00A12FF2"/>
    <w:rsid w:val="00A15BF7"/>
    <w:rsid w:val="00A16258"/>
    <w:rsid w:val="00A16632"/>
    <w:rsid w:val="00A16C94"/>
    <w:rsid w:val="00A16EF0"/>
    <w:rsid w:val="00A1708B"/>
    <w:rsid w:val="00A171BC"/>
    <w:rsid w:val="00A1735F"/>
    <w:rsid w:val="00A17852"/>
    <w:rsid w:val="00A17CAD"/>
    <w:rsid w:val="00A17EF9"/>
    <w:rsid w:val="00A20D99"/>
    <w:rsid w:val="00A21901"/>
    <w:rsid w:val="00A21B2B"/>
    <w:rsid w:val="00A21CE5"/>
    <w:rsid w:val="00A22216"/>
    <w:rsid w:val="00A23858"/>
    <w:rsid w:val="00A23A36"/>
    <w:rsid w:val="00A2536F"/>
    <w:rsid w:val="00A253D5"/>
    <w:rsid w:val="00A26613"/>
    <w:rsid w:val="00A27227"/>
    <w:rsid w:val="00A278D5"/>
    <w:rsid w:val="00A27A49"/>
    <w:rsid w:val="00A30030"/>
    <w:rsid w:val="00A30897"/>
    <w:rsid w:val="00A30D9A"/>
    <w:rsid w:val="00A3281A"/>
    <w:rsid w:val="00A335FE"/>
    <w:rsid w:val="00A339DF"/>
    <w:rsid w:val="00A348B1"/>
    <w:rsid w:val="00A35B2E"/>
    <w:rsid w:val="00A36305"/>
    <w:rsid w:val="00A36F7F"/>
    <w:rsid w:val="00A37053"/>
    <w:rsid w:val="00A37765"/>
    <w:rsid w:val="00A37FEC"/>
    <w:rsid w:val="00A40473"/>
    <w:rsid w:val="00A4101C"/>
    <w:rsid w:val="00A4187A"/>
    <w:rsid w:val="00A421CE"/>
    <w:rsid w:val="00A432E8"/>
    <w:rsid w:val="00A4380F"/>
    <w:rsid w:val="00A43D4C"/>
    <w:rsid w:val="00A441AA"/>
    <w:rsid w:val="00A4439B"/>
    <w:rsid w:val="00A448B0"/>
    <w:rsid w:val="00A45293"/>
    <w:rsid w:val="00A4540B"/>
    <w:rsid w:val="00A45D9F"/>
    <w:rsid w:val="00A470B6"/>
    <w:rsid w:val="00A473E2"/>
    <w:rsid w:val="00A53219"/>
    <w:rsid w:val="00A53701"/>
    <w:rsid w:val="00A53EF3"/>
    <w:rsid w:val="00A53EFC"/>
    <w:rsid w:val="00A55A97"/>
    <w:rsid w:val="00A562E9"/>
    <w:rsid w:val="00A57453"/>
    <w:rsid w:val="00A575DD"/>
    <w:rsid w:val="00A6008E"/>
    <w:rsid w:val="00A6018F"/>
    <w:rsid w:val="00A60E9C"/>
    <w:rsid w:val="00A616BF"/>
    <w:rsid w:val="00A61FD1"/>
    <w:rsid w:val="00A62BF1"/>
    <w:rsid w:val="00A6367E"/>
    <w:rsid w:val="00A63E0D"/>
    <w:rsid w:val="00A63FA2"/>
    <w:rsid w:val="00A6427C"/>
    <w:rsid w:val="00A645E5"/>
    <w:rsid w:val="00A64EDC"/>
    <w:rsid w:val="00A64F4B"/>
    <w:rsid w:val="00A660BC"/>
    <w:rsid w:val="00A66A8E"/>
    <w:rsid w:val="00A70108"/>
    <w:rsid w:val="00A70905"/>
    <w:rsid w:val="00A7139D"/>
    <w:rsid w:val="00A728A2"/>
    <w:rsid w:val="00A73029"/>
    <w:rsid w:val="00A748CA"/>
    <w:rsid w:val="00A75908"/>
    <w:rsid w:val="00A773DB"/>
    <w:rsid w:val="00A77BD1"/>
    <w:rsid w:val="00A77F5A"/>
    <w:rsid w:val="00A82148"/>
    <w:rsid w:val="00A82915"/>
    <w:rsid w:val="00A8340C"/>
    <w:rsid w:val="00A83D0A"/>
    <w:rsid w:val="00A84212"/>
    <w:rsid w:val="00A85AE9"/>
    <w:rsid w:val="00A86B0F"/>
    <w:rsid w:val="00A86F89"/>
    <w:rsid w:val="00A87566"/>
    <w:rsid w:val="00A900A3"/>
    <w:rsid w:val="00A9056C"/>
    <w:rsid w:val="00A90B9B"/>
    <w:rsid w:val="00A92649"/>
    <w:rsid w:val="00A92BCD"/>
    <w:rsid w:val="00A92D80"/>
    <w:rsid w:val="00A9312D"/>
    <w:rsid w:val="00A933B3"/>
    <w:rsid w:val="00A936A1"/>
    <w:rsid w:val="00A939BE"/>
    <w:rsid w:val="00A93A37"/>
    <w:rsid w:val="00A9404B"/>
    <w:rsid w:val="00A94EA4"/>
    <w:rsid w:val="00A9573B"/>
    <w:rsid w:val="00A95E7F"/>
    <w:rsid w:val="00A9640E"/>
    <w:rsid w:val="00A97037"/>
    <w:rsid w:val="00A974F0"/>
    <w:rsid w:val="00AA0A6E"/>
    <w:rsid w:val="00AA12A5"/>
    <w:rsid w:val="00AA1DF9"/>
    <w:rsid w:val="00AA2105"/>
    <w:rsid w:val="00AA220D"/>
    <w:rsid w:val="00AA226A"/>
    <w:rsid w:val="00AA25F4"/>
    <w:rsid w:val="00AA3446"/>
    <w:rsid w:val="00AA3678"/>
    <w:rsid w:val="00AA39FD"/>
    <w:rsid w:val="00AA3D94"/>
    <w:rsid w:val="00AA40F3"/>
    <w:rsid w:val="00AA499B"/>
    <w:rsid w:val="00AA4CDF"/>
    <w:rsid w:val="00AA4E66"/>
    <w:rsid w:val="00AA50BF"/>
    <w:rsid w:val="00AA6330"/>
    <w:rsid w:val="00AA65A3"/>
    <w:rsid w:val="00AA665E"/>
    <w:rsid w:val="00AA76B8"/>
    <w:rsid w:val="00AB00A6"/>
    <w:rsid w:val="00AB03CD"/>
    <w:rsid w:val="00AB205F"/>
    <w:rsid w:val="00AB250F"/>
    <w:rsid w:val="00AB2AB6"/>
    <w:rsid w:val="00AB2F23"/>
    <w:rsid w:val="00AB302D"/>
    <w:rsid w:val="00AB3DF8"/>
    <w:rsid w:val="00AB3E26"/>
    <w:rsid w:val="00AB3FFC"/>
    <w:rsid w:val="00AB40AB"/>
    <w:rsid w:val="00AB450C"/>
    <w:rsid w:val="00AB4A8B"/>
    <w:rsid w:val="00AB4ABB"/>
    <w:rsid w:val="00AB4B6E"/>
    <w:rsid w:val="00AB5B83"/>
    <w:rsid w:val="00AB6612"/>
    <w:rsid w:val="00AB7BD5"/>
    <w:rsid w:val="00AC01B1"/>
    <w:rsid w:val="00AC0232"/>
    <w:rsid w:val="00AC11FE"/>
    <w:rsid w:val="00AC1A2D"/>
    <w:rsid w:val="00AC1C5F"/>
    <w:rsid w:val="00AC215A"/>
    <w:rsid w:val="00AC2E30"/>
    <w:rsid w:val="00AC3046"/>
    <w:rsid w:val="00AC3168"/>
    <w:rsid w:val="00AC427D"/>
    <w:rsid w:val="00AC68E0"/>
    <w:rsid w:val="00AD0187"/>
    <w:rsid w:val="00AD158E"/>
    <w:rsid w:val="00AD1D7D"/>
    <w:rsid w:val="00AD1F60"/>
    <w:rsid w:val="00AD20E0"/>
    <w:rsid w:val="00AD2167"/>
    <w:rsid w:val="00AD2DD6"/>
    <w:rsid w:val="00AD52BD"/>
    <w:rsid w:val="00AD7992"/>
    <w:rsid w:val="00AE00BF"/>
    <w:rsid w:val="00AE0F69"/>
    <w:rsid w:val="00AE1DF7"/>
    <w:rsid w:val="00AE200B"/>
    <w:rsid w:val="00AE25B2"/>
    <w:rsid w:val="00AE29BE"/>
    <w:rsid w:val="00AE2F5F"/>
    <w:rsid w:val="00AE2F8E"/>
    <w:rsid w:val="00AE3C9D"/>
    <w:rsid w:val="00AE3D82"/>
    <w:rsid w:val="00AE4686"/>
    <w:rsid w:val="00AE6329"/>
    <w:rsid w:val="00AE648B"/>
    <w:rsid w:val="00AE7937"/>
    <w:rsid w:val="00AF04CA"/>
    <w:rsid w:val="00AF08CB"/>
    <w:rsid w:val="00AF0DFB"/>
    <w:rsid w:val="00AF236A"/>
    <w:rsid w:val="00AF2937"/>
    <w:rsid w:val="00AF2C7B"/>
    <w:rsid w:val="00AF3FF8"/>
    <w:rsid w:val="00AF432B"/>
    <w:rsid w:val="00AF4B3B"/>
    <w:rsid w:val="00AF6E38"/>
    <w:rsid w:val="00AF6FDC"/>
    <w:rsid w:val="00AF7B21"/>
    <w:rsid w:val="00B00683"/>
    <w:rsid w:val="00B006CC"/>
    <w:rsid w:val="00B00E06"/>
    <w:rsid w:val="00B0324F"/>
    <w:rsid w:val="00B03353"/>
    <w:rsid w:val="00B03CF2"/>
    <w:rsid w:val="00B04074"/>
    <w:rsid w:val="00B040FC"/>
    <w:rsid w:val="00B04549"/>
    <w:rsid w:val="00B047B9"/>
    <w:rsid w:val="00B05CC3"/>
    <w:rsid w:val="00B061FC"/>
    <w:rsid w:val="00B06215"/>
    <w:rsid w:val="00B0689F"/>
    <w:rsid w:val="00B0700D"/>
    <w:rsid w:val="00B0706E"/>
    <w:rsid w:val="00B07438"/>
    <w:rsid w:val="00B07A70"/>
    <w:rsid w:val="00B07B89"/>
    <w:rsid w:val="00B07FAB"/>
    <w:rsid w:val="00B10BB2"/>
    <w:rsid w:val="00B1155B"/>
    <w:rsid w:val="00B1244C"/>
    <w:rsid w:val="00B12498"/>
    <w:rsid w:val="00B128F1"/>
    <w:rsid w:val="00B13361"/>
    <w:rsid w:val="00B14DBC"/>
    <w:rsid w:val="00B152CA"/>
    <w:rsid w:val="00B15D00"/>
    <w:rsid w:val="00B16011"/>
    <w:rsid w:val="00B1642E"/>
    <w:rsid w:val="00B16662"/>
    <w:rsid w:val="00B16AA1"/>
    <w:rsid w:val="00B20622"/>
    <w:rsid w:val="00B21A21"/>
    <w:rsid w:val="00B21C11"/>
    <w:rsid w:val="00B21EA8"/>
    <w:rsid w:val="00B22720"/>
    <w:rsid w:val="00B22855"/>
    <w:rsid w:val="00B22ECD"/>
    <w:rsid w:val="00B2370A"/>
    <w:rsid w:val="00B23D78"/>
    <w:rsid w:val="00B24221"/>
    <w:rsid w:val="00B253F2"/>
    <w:rsid w:val="00B25FA7"/>
    <w:rsid w:val="00B266F7"/>
    <w:rsid w:val="00B269A9"/>
    <w:rsid w:val="00B26B78"/>
    <w:rsid w:val="00B27600"/>
    <w:rsid w:val="00B27960"/>
    <w:rsid w:val="00B27A97"/>
    <w:rsid w:val="00B27ECC"/>
    <w:rsid w:val="00B27F7A"/>
    <w:rsid w:val="00B3044B"/>
    <w:rsid w:val="00B311B6"/>
    <w:rsid w:val="00B32147"/>
    <w:rsid w:val="00B325F4"/>
    <w:rsid w:val="00B327A6"/>
    <w:rsid w:val="00B3290E"/>
    <w:rsid w:val="00B33125"/>
    <w:rsid w:val="00B33267"/>
    <w:rsid w:val="00B33536"/>
    <w:rsid w:val="00B33ABA"/>
    <w:rsid w:val="00B33C4A"/>
    <w:rsid w:val="00B35160"/>
    <w:rsid w:val="00B35561"/>
    <w:rsid w:val="00B3566C"/>
    <w:rsid w:val="00B35A80"/>
    <w:rsid w:val="00B36E8D"/>
    <w:rsid w:val="00B37022"/>
    <w:rsid w:val="00B37973"/>
    <w:rsid w:val="00B406BB"/>
    <w:rsid w:val="00B419F5"/>
    <w:rsid w:val="00B4233E"/>
    <w:rsid w:val="00B42DFB"/>
    <w:rsid w:val="00B431EB"/>
    <w:rsid w:val="00B43CD4"/>
    <w:rsid w:val="00B444B2"/>
    <w:rsid w:val="00B446A7"/>
    <w:rsid w:val="00B446C0"/>
    <w:rsid w:val="00B44CF3"/>
    <w:rsid w:val="00B451E6"/>
    <w:rsid w:val="00B45517"/>
    <w:rsid w:val="00B456F1"/>
    <w:rsid w:val="00B4667C"/>
    <w:rsid w:val="00B4689D"/>
    <w:rsid w:val="00B46CAE"/>
    <w:rsid w:val="00B46D61"/>
    <w:rsid w:val="00B5101D"/>
    <w:rsid w:val="00B5133A"/>
    <w:rsid w:val="00B51B81"/>
    <w:rsid w:val="00B52A8A"/>
    <w:rsid w:val="00B52B4F"/>
    <w:rsid w:val="00B52DC0"/>
    <w:rsid w:val="00B52E30"/>
    <w:rsid w:val="00B52F19"/>
    <w:rsid w:val="00B530AE"/>
    <w:rsid w:val="00B5375C"/>
    <w:rsid w:val="00B53A9D"/>
    <w:rsid w:val="00B540E2"/>
    <w:rsid w:val="00B54675"/>
    <w:rsid w:val="00B54B68"/>
    <w:rsid w:val="00B570C0"/>
    <w:rsid w:val="00B57C18"/>
    <w:rsid w:val="00B601D0"/>
    <w:rsid w:val="00B60421"/>
    <w:rsid w:val="00B609C4"/>
    <w:rsid w:val="00B61D25"/>
    <w:rsid w:val="00B61DB2"/>
    <w:rsid w:val="00B627F8"/>
    <w:rsid w:val="00B62BD2"/>
    <w:rsid w:val="00B63409"/>
    <w:rsid w:val="00B6367F"/>
    <w:rsid w:val="00B64802"/>
    <w:rsid w:val="00B64E63"/>
    <w:rsid w:val="00B650FC"/>
    <w:rsid w:val="00B6547D"/>
    <w:rsid w:val="00B65670"/>
    <w:rsid w:val="00B65D9D"/>
    <w:rsid w:val="00B66411"/>
    <w:rsid w:val="00B67139"/>
    <w:rsid w:val="00B67E4D"/>
    <w:rsid w:val="00B70058"/>
    <w:rsid w:val="00B708BA"/>
    <w:rsid w:val="00B7178E"/>
    <w:rsid w:val="00B7376D"/>
    <w:rsid w:val="00B73A23"/>
    <w:rsid w:val="00B74FBE"/>
    <w:rsid w:val="00B751B4"/>
    <w:rsid w:val="00B75FE9"/>
    <w:rsid w:val="00B761D8"/>
    <w:rsid w:val="00B76C1E"/>
    <w:rsid w:val="00B76F3B"/>
    <w:rsid w:val="00B771A8"/>
    <w:rsid w:val="00B77DDC"/>
    <w:rsid w:val="00B8050C"/>
    <w:rsid w:val="00B80F10"/>
    <w:rsid w:val="00B811FC"/>
    <w:rsid w:val="00B822C5"/>
    <w:rsid w:val="00B82B05"/>
    <w:rsid w:val="00B831B2"/>
    <w:rsid w:val="00B83659"/>
    <w:rsid w:val="00B83CA3"/>
    <w:rsid w:val="00B84672"/>
    <w:rsid w:val="00B86E2A"/>
    <w:rsid w:val="00B86F7E"/>
    <w:rsid w:val="00B871C8"/>
    <w:rsid w:val="00B873A5"/>
    <w:rsid w:val="00B873BF"/>
    <w:rsid w:val="00B92393"/>
    <w:rsid w:val="00B930F0"/>
    <w:rsid w:val="00B93126"/>
    <w:rsid w:val="00B93E70"/>
    <w:rsid w:val="00B9401F"/>
    <w:rsid w:val="00B943B5"/>
    <w:rsid w:val="00B94483"/>
    <w:rsid w:val="00B94C05"/>
    <w:rsid w:val="00B95282"/>
    <w:rsid w:val="00B953E8"/>
    <w:rsid w:val="00B958A6"/>
    <w:rsid w:val="00B95DEC"/>
    <w:rsid w:val="00B95E00"/>
    <w:rsid w:val="00B96434"/>
    <w:rsid w:val="00B965A7"/>
    <w:rsid w:val="00B96B72"/>
    <w:rsid w:val="00B976C6"/>
    <w:rsid w:val="00B978F4"/>
    <w:rsid w:val="00B97B2F"/>
    <w:rsid w:val="00B97F98"/>
    <w:rsid w:val="00BA03B3"/>
    <w:rsid w:val="00BA3051"/>
    <w:rsid w:val="00BA31D4"/>
    <w:rsid w:val="00BA3C79"/>
    <w:rsid w:val="00BA5289"/>
    <w:rsid w:val="00BA5693"/>
    <w:rsid w:val="00BA64CE"/>
    <w:rsid w:val="00BA66B7"/>
    <w:rsid w:val="00BA6D4E"/>
    <w:rsid w:val="00BA6FDA"/>
    <w:rsid w:val="00BA7B9B"/>
    <w:rsid w:val="00BB0108"/>
    <w:rsid w:val="00BB0275"/>
    <w:rsid w:val="00BB04DF"/>
    <w:rsid w:val="00BB088B"/>
    <w:rsid w:val="00BB1560"/>
    <w:rsid w:val="00BB177F"/>
    <w:rsid w:val="00BB1C31"/>
    <w:rsid w:val="00BB2152"/>
    <w:rsid w:val="00BB21CB"/>
    <w:rsid w:val="00BB246A"/>
    <w:rsid w:val="00BB4558"/>
    <w:rsid w:val="00BB592A"/>
    <w:rsid w:val="00BB7035"/>
    <w:rsid w:val="00BB792A"/>
    <w:rsid w:val="00BB7B0B"/>
    <w:rsid w:val="00BB7F91"/>
    <w:rsid w:val="00BC009E"/>
    <w:rsid w:val="00BC1D5B"/>
    <w:rsid w:val="00BC35AC"/>
    <w:rsid w:val="00BC4271"/>
    <w:rsid w:val="00BC472C"/>
    <w:rsid w:val="00BC56E0"/>
    <w:rsid w:val="00BC5966"/>
    <w:rsid w:val="00BC7271"/>
    <w:rsid w:val="00BC7385"/>
    <w:rsid w:val="00BC781F"/>
    <w:rsid w:val="00BD0618"/>
    <w:rsid w:val="00BD069E"/>
    <w:rsid w:val="00BD0DBB"/>
    <w:rsid w:val="00BD16F9"/>
    <w:rsid w:val="00BD2864"/>
    <w:rsid w:val="00BD306A"/>
    <w:rsid w:val="00BD407F"/>
    <w:rsid w:val="00BD4607"/>
    <w:rsid w:val="00BD4683"/>
    <w:rsid w:val="00BD4EB6"/>
    <w:rsid w:val="00BD4FEA"/>
    <w:rsid w:val="00BD66F8"/>
    <w:rsid w:val="00BD68D6"/>
    <w:rsid w:val="00BD69EA"/>
    <w:rsid w:val="00BD73A1"/>
    <w:rsid w:val="00BD78E8"/>
    <w:rsid w:val="00BD7A59"/>
    <w:rsid w:val="00BD7BA8"/>
    <w:rsid w:val="00BE3A0A"/>
    <w:rsid w:val="00BE4007"/>
    <w:rsid w:val="00BE49EE"/>
    <w:rsid w:val="00BE5190"/>
    <w:rsid w:val="00BE5194"/>
    <w:rsid w:val="00BE535C"/>
    <w:rsid w:val="00BF1423"/>
    <w:rsid w:val="00BF190D"/>
    <w:rsid w:val="00BF25BD"/>
    <w:rsid w:val="00BF27FC"/>
    <w:rsid w:val="00BF2836"/>
    <w:rsid w:val="00BF3FE3"/>
    <w:rsid w:val="00BF41A7"/>
    <w:rsid w:val="00BF47CD"/>
    <w:rsid w:val="00BF4AE1"/>
    <w:rsid w:val="00BF529F"/>
    <w:rsid w:val="00BF59F3"/>
    <w:rsid w:val="00BF5CDF"/>
    <w:rsid w:val="00BF6EAB"/>
    <w:rsid w:val="00C0026A"/>
    <w:rsid w:val="00C00496"/>
    <w:rsid w:val="00C01839"/>
    <w:rsid w:val="00C019F6"/>
    <w:rsid w:val="00C02440"/>
    <w:rsid w:val="00C03898"/>
    <w:rsid w:val="00C03EC3"/>
    <w:rsid w:val="00C03F14"/>
    <w:rsid w:val="00C04393"/>
    <w:rsid w:val="00C059ED"/>
    <w:rsid w:val="00C05DF5"/>
    <w:rsid w:val="00C062B7"/>
    <w:rsid w:val="00C074BF"/>
    <w:rsid w:val="00C07718"/>
    <w:rsid w:val="00C0797C"/>
    <w:rsid w:val="00C07A79"/>
    <w:rsid w:val="00C10605"/>
    <w:rsid w:val="00C10632"/>
    <w:rsid w:val="00C10D5B"/>
    <w:rsid w:val="00C116BD"/>
    <w:rsid w:val="00C13699"/>
    <w:rsid w:val="00C13C91"/>
    <w:rsid w:val="00C1413F"/>
    <w:rsid w:val="00C146A0"/>
    <w:rsid w:val="00C149F2"/>
    <w:rsid w:val="00C14C78"/>
    <w:rsid w:val="00C150CE"/>
    <w:rsid w:val="00C151EF"/>
    <w:rsid w:val="00C1563F"/>
    <w:rsid w:val="00C15C11"/>
    <w:rsid w:val="00C15F87"/>
    <w:rsid w:val="00C160AC"/>
    <w:rsid w:val="00C16794"/>
    <w:rsid w:val="00C16AC0"/>
    <w:rsid w:val="00C16C3A"/>
    <w:rsid w:val="00C171E8"/>
    <w:rsid w:val="00C17932"/>
    <w:rsid w:val="00C20692"/>
    <w:rsid w:val="00C20EAB"/>
    <w:rsid w:val="00C21261"/>
    <w:rsid w:val="00C2135A"/>
    <w:rsid w:val="00C22117"/>
    <w:rsid w:val="00C23D45"/>
    <w:rsid w:val="00C248A5"/>
    <w:rsid w:val="00C2500E"/>
    <w:rsid w:val="00C2510A"/>
    <w:rsid w:val="00C2529C"/>
    <w:rsid w:val="00C25D72"/>
    <w:rsid w:val="00C26558"/>
    <w:rsid w:val="00C2681A"/>
    <w:rsid w:val="00C26D42"/>
    <w:rsid w:val="00C277C7"/>
    <w:rsid w:val="00C27B59"/>
    <w:rsid w:val="00C30A90"/>
    <w:rsid w:val="00C32E8E"/>
    <w:rsid w:val="00C35392"/>
    <w:rsid w:val="00C35FAC"/>
    <w:rsid w:val="00C36FC3"/>
    <w:rsid w:val="00C37DF1"/>
    <w:rsid w:val="00C37EF1"/>
    <w:rsid w:val="00C40121"/>
    <w:rsid w:val="00C40C05"/>
    <w:rsid w:val="00C40C8C"/>
    <w:rsid w:val="00C40E6C"/>
    <w:rsid w:val="00C40FE6"/>
    <w:rsid w:val="00C412F0"/>
    <w:rsid w:val="00C418A3"/>
    <w:rsid w:val="00C41B15"/>
    <w:rsid w:val="00C41FD6"/>
    <w:rsid w:val="00C425C3"/>
    <w:rsid w:val="00C4276F"/>
    <w:rsid w:val="00C42E55"/>
    <w:rsid w:val="00C444C3"/>
    <w:rsid w:val="00C444E9"/>
    <w:rsid w:val="00C449FB"/>
    <w:rsid w:val="00C46FAF"/>
    <w:rsid w:val="00C46FB1"/>
    <w:rsid w:val="00C47849"/>
    <w:rsid w:val="00C47D8D"/>
    <w:rsid w:val="00C50452"/>
    <w:rsid w:val="00C50CCC"/>
    <w:rsid w:val="00C51418"/>
    <w:rsid w:val="00C52185"/>
    <w:rsid w:val="00C521F4"/>
    <w:rsid w:val="00C53576"/>
    <w:rsid w:val="00C5370D"/>
    <w:rsid w:val="00C539EC"/>
    <w:rsid w:val="00C5410D"/>
    <w:rsid w:val="00C5413F"/>
    <w:rsid w:val="00C54F38"/>
    <w:rsid w:val="00C55EDB"/>
    <w:rsid w:val="00C5627A"/>
    <w:rsid w:val="00C566A3"/>
    <w:rsid w:val="00C57B13"/>
    <w:rsid w:val="00C6071A"/>
    <w:rsid w:val="00C62CA7"/>
    <w:rsid w:val="00C62F1E"/>
    <w:rsid w:val="00C63703"/>
    <w:rsid w:val="00C64202"/>
    <w:rsid w:val="00C64272"/>
    <w:rsid w:val="00C6463E"/>
    <w:rsid w:val="00C64B79"/>
    <w:rsid w:val="00C651E0"/>
    <w:rsid w:val="00C65A20"/>
    <w:rsid w:val="00C65F05"/>
    <w:rsid w:val="00C66879"/>
    <w:rsid w:val="00C668CD"/>
    <w:rsid w:val="00C66F69"/>
    <w:rsid w:val="00C67ECA"/>
    <w:rsid w:val="00C703E4"/>
    <w:rsid w:val="00C70C2B"/>
    <w:rsid w:val="00C71756"/>
    <w:rsid w:val="00C7267A"/>
    <w:rsid w:val="00C726DF"/>
    <w:rsid w:val="00C742BF"/>
    <w:rsid w:val="00C74901"/>
    <w:rsid w:val="00C74F39"/>
    <w:rsid w:val="00C7603C"/>
    <w:rsid w:val="00C76591"/>
    <w:rsid w:val="00C768EB"/>
    <w:rsid w:val="00C76A23"/>
    <w:rsid w:val="00C7778F"/>
    <w:rsid w:val="00C8047A"/>
    <w:rsid w:val="00C8199E"/>
    <w:rsid w:val="00C81D17"/>
    <w:rsid w:val="00C8516A"/>
    <w:rsid w:val="00C859C9"/>
    <w:rsid w:val="00C85FFC"/>
    <w:rsid w:val="00C8665F"/>
    <w:rsid w:val="00C86805"/>
    <w:rsid w:val="00C875C8"/>
    <w:rsid w:val="00C87A3C"/>
    <w:rsid w:val="00C87ED7"/>
    <w:rsid w:val="00C9051A"/>
    <w:rsid w:val="00C908CB"/>
    <w:rsid w:val="00C912F6"/>
    <w:rsid w:val="00C9182B"/>
    <w:rsid w:val="00C918AD"/>
    <w:rsid w:val="00C91E9E"/>
    <w:rsid w:val="00C92B95"/>
    <w:rsid w:val="00C938E4"/>
    <w:rsid w:val="00C93E0E"/>
    <w:rsid w:val="00C94165"/>
    <w:rsid w:val="00C94503"/>
    <w:rsid w:val="00C95006"/>
    <w:rsid w:val="00C959F1"/>
    <w:rsid w:val="00C95A21"/>
    <w:rsid w:val="00C95F6E"/>
    <w:rsid w:val="00C96067"/>
    <w:rsid w:val="00CA0454"/>
    <w:rsid w:val="00CA07A3"/>
    <w:rsid w:val="00CA0A90"/>
    <w:rsid w:val="00CA0AE3"/>
    <w:rsid w:val="00CA0C74"/>
    <w:rsid w:val="00CA154C"/>
    <w:rsid w:val="00CA251B"/>
    <w:rsid w:val="00CA25D0"/>
    <w:rsid w:val="00CA30AE"/>
    <w:rsid w:val="00CA3169"/>
    <w:rsid w:val="00CA37CF"/>
    <w:rsid w:val="00CA427D"/>
    <w:rsid w:val="00CA6C3B"/>
    <w:rsid w:val="00CA7381"/>
    <w:rsid w:val="00CA757C"/>
    <w:rsid w:val="00CA7EF8"/>
    <w:rsid w:val="00CB0DF8"/>
    <w:rsid w:val="00CB10A3"/>
    <w:rsid w:val="00CB2099"/>
    <w:rsid w:val="00CB212D"/>
    <w:rsid w:val="00CB2960"/>
    <w:rsid w:val="00CB3D10"/>
    <w:rsid w:val="00CB45A9"/>
    <w:rsid w:val="00CB4666"/>
    <w:rsid w:val="00CB51B4"/>
    <w:rsid w:val="00CB60A8"/>
    <w:rsid w:val="00CB6AF6"/>
    <w:rsid w:val="00CB7784"/>
    <w:rsid w:val="00CC03A9"/>
    <w:rsid w:val="00CC0888"/>
    <w:rsid w:val="00CC1E59"/>
    <w:rsid w:val="00CC20F7"/>
    <w:rsid w:val="00CC3001"/>
    <w:rsid w:val="00CC3DBD"/>
    <w:rsid w:val="00CC64BD"/>
    <w:rsid w:val="00CC64F2"/>
    <w:rsid w:val="00CC679B"/>
    <w:rsid w:val="00CC7221"/>
    <w:rsid w:val="00CC7887"/>
    <w:rsid w:val="00CD0A98"/>
    <w:rsid w:val="00CD202C"/>
    <w:rsid w:val="00CD2533"/>
    <w:rsid w:val="00CD2762"/>
    <w:rsid w:val="00CD4DC0"/>
    <w:rsid w:val="00CD50FF"/>
    <w:rsid w:val="00CD523B"/>
    <w:rsid w:val="00CD587F"/>
    <w:rsid w:val="00CD5CD8"/>
    <w:rsid w:val="00CD5FAB"/>
    <w:rsid w:val="00CD7518"/>
    <w:rsid w:val="00CD7930"/>
    <w:rsid w:val="00CD7FB0"/>
    <w:rsid w:val="00CE08DE"/>
    <w:rsid w:val="00CE0A8D"/>
    <w:rsid w:val="00CE0B7D"/>
    <w:rsid w:val="00CE0BDA"/>
    <w:rsid w:val="00CE1285"/>
    <w:rsid w:val="00CE1718"/>
    <w:rsid w:val="00CE1C0E"/>
    <w:rsid w:val="00CE322E"/>
    <w:rsid w:val="00CE4C6A"/>
    <w:rsid w:val="00CE4FE2"/>
    <w:rsid w:val="00CE529B"/>
    <w:rsid w:val="00CE6C4F"/>
    <w:rsid w:val="00CE6D74"/>
    <w:rsid w:val="00CE7172"/>
    <w:rsid w:val="00CE745C"/>
    <w:rsid w:val="00CE7A5A"/>
    <w:rsid w:val="00CE7D29"/>
    <w:rsid w:val="00CF011B"/>
    <w:rsid w:val="00CF021B"/>
    <w:rsid w:val="00CF062D"/>
    <w:rsid w:val="00CF15F5"/>
    <w:rsid w:val="00CF1F6E"/>
    <w:rsid w:val="00CF3C80"/>
    <w:rsid w:val="00CF464A"/>
    <w:rsid w:val="00CF4AE6"/>
    <w:rsid w:val="00CF526C"/>
    <w:rsid w:val="00CF7607"/>
    <w:rsid w:val="00D000DF"/>
    <w:rsid w:val="00D014A8"/>
    <w:rsid w:val="00D03E3F"/>
    <w:rsid w:val="00D059A2"/>
    <w:rsid w:val="00D0683A"/>
    <w:rsid w:val="00D07807"/>
    <w:rsid w:val="00D079CE"/>
    <w:rsid w:val="00D07B28"/>
    <w:rsid w:val="00D10510"/>
    <w:rsid w:val="00D11B7F"/>
    <w:rsid w:val="00D11E0F"/>
    <w:rsid w:val="00D11F42"/>
    <w:rsid w:val="00D12002"/>
    <w:rsid w:val="00D12259"/>
    <w:rsid w:val="00D125E8"/>
    <w:rsid w:val="00D12BD2"/>
    <w:rsid w:val="00D141F1"/>
    <w:rsid w:val="00D143C5"/>
    <w:rsid w:val="00D1456A"/>
    <w:rsid w:val="00D1475C"/>
    <w:rsid w:val="00D14BC4"/>
    <w:rsid w:val="00D1522E"/>
    <w:rsid w:val="00D1699C"/>
    <w:rsid w:val="00D16B6E"/>
    <w:rsid w:val="00D17114"/>
    <w:rsid w:val="00D171FD"/>
    <w:rsid w:val="00D20122"/>
    <w:rsid w:val="00D217A7"/>
    <w:rsid w:val="00D219D8"/>
    <w:rsid w:val="00D21FE9"/>
    <w:rsid w:val="00D24D91"/>
    <w:rsid w:val="00D25A05"/>
    <w:rsid w:val="00D2603C"/>
    <w:rsid w:val="00D26456"/>
    <w:rsid w:val="00D27403"/>
    <w:rsid w:val="00D27B43"/>
    <w:rsid w:val="00D30A23"/>
    <w:rsid w:val="00D31226"/>
    <w:rsid w:val="00D317CD"/>
    <w:rsid w:val="00D3255B"/>
    <w:rsid w:val="00D329B0"/>
    <w:rsid w:val="00D33864"/>
    <w:rsid w:val="00D342CB"/>
    <w:rsid w:val="00D34E45"/>
    <w:rsid w:val="00D35289"/>
    <w:rsid w:val="00D35741"/>
    <w:rsid w:val="00D35D7A"/>
    <w:rsid w:val="00D35E3D"/>
    <w:rsid w:val="00D37164"/>
    <w:rsid w:val="00D37DC9"/>
    <w:rsid w:val="00D40156"/>
    <w:rsid w:val="00D408FF"/>
    <w:rsid w:val="00D409A1"/>
    <w:rsid w:val="00D40CA6"/>
    <w:rsid w:val="00D41775"/>
    <w:rsid w:val="00D41E38"/>
    <w:rsid w:val="00D41E74"/>
    <w:rsid w:val="00D43238"/>
    <w:rsid w:val="00D43250"/>
    <w:rsid w:val="00D4374B"/>
    <w:rsid w:val="00D44585"/>
    <w:rsid w:val="00D45719"/>
    <w:rsid w:val="00D45C15"/>
    <w:rsid w:val="00D46B17"/>
    <w:rsid w:val="00D50947"/>
    <w:rsid w:val="00D50C52"/>
    <w:rsid w:val="00D51114"/>
    <w:rsid w:val="00D5113D"/>
    <w:rsid w:val="00D51196"/>
    <w:rsid w:val="00D51674"/>
    <w:rsid w:val="00D51775"/>
    <w:rsid w:val="00D5193F"/>
    <w:rsid w:val="00D521A7"/>
    <w:rsid w:val="00D52345"/>
    <w:rsid w:val="00D5235F"/>
    <w:rsid w:val="00D53A23"/>
    <w:rsid w:val="00D53A58"/>
    <w:rsid w:val="00D53F29"/>
    <w:rsid w:val="00D554B5"/>
    <w:rsid w:val="00D55F3F"/>
    <w:rsid w:val="00D567BF"/>
    <w:rsid w:val="00D5777C"/>
    <w:rsid w:val="00D57BC6"/>
    <w:rsid w:val="00D6048F"/>
    <w:rsid w:val="00D60528"/>
    <w:rsid w:val="00D61DBA"/>
    <w:rsid w:val="00D627EC"/>
    <w:rsid w:val="00D62E2A"/>
    <w:rsid w:val="00D63272"/>
    <w:rsid w:val="00D63275"/>
    <w:rsid w:val="00D657E8"/>
    <w:rsid w:val="00D6672B"/>
    <w:rsid w:val="00D67DBE"/>
    <w:rsid w:val="00D7093A"/>
    <w:rsid w:val="00D7186F"/>
    <w:rsid w:val="00D73074"/>
    <w:rsid w:val="00D733AF"/>
    <w:rsid w:val="00D73A5D"/>
    <w:rsid w:val="00D744AA"/>
    <w:rsid w:val="00D752D2"/>
    <w:rsid w:val="00D75657"/>
    <w:rsid w:val="00D75EEE"/>
    <w:rsid w:val="00D7638C"/>
    <w:rsid w:val="00D80355"/>
    <w:rsid w:val="00D81050"/>
    <w:rsid w:val="00D83377"/>
    <w:rsid w:val="00D846E2"/>
    <w:rsid w:val="00D85A39"/>
    <w:rsid w:val="00D85ABB"/>
    <w:rsid w:val="00D87B04"/>
    <w:rsid w:val="00D87E44"/>
    <w:rsid w:val="00D923C9"/>
    <w:rsid w:val="00D92D10"/>
    <w:rsid w:val="00D93F5C"/>
    <w:rsid w:val="00D943F7"/>
    <w:rsid w:val="00D94560"/>
    <w:rsid w:val="00D94AAC"/>
    <w:rsid w:val="00D953C1"/>
    <w:rsid w:val="00D960F2"/>
    <w:rsid w:val="00D9645D"/>
    <w:rsid w:val="00D96472"/>
    <w:rsid w:val="00D96B08"/>
    <w:rsid w:val="00DA0CDA"/>
    <w:rsid w:val="00DA254C"/>
    <w:rsid w:val="00DA3DC2"/>
    <w:rsid w:val="00DA444B"/>
    <w:rsid w:val="00DA6116"/>
    <w:rsid w:val="00DA6AFE"/>
    <w:rsid w:val="00DA6C4F"/>
    <w:rsid w:val="00DA7383"/>
    <w:rsid w:val="00DB071A"/>
    <w:rsid w:val="00DB1A28"/>
    <w:rsid w:val="00DB1EB9"/>
    <w:rsid w:val="00DB23A2"/>
    <w:rsid w:val="00DB2575"/>
    <w:rsid w:val="00DB3BF1"/>
    <w:rsid w:val="00DB3E7B"/>
    <w:rsid w:val="00DB40A9"/>
    <w:rsid w:val="00DB587B"/>
    <w:rsid w:val="00DB591F"/>
    <w:rsid w:val="00DB5A75"/>
    <w:rsid w:val="00DB6068"/>
    <w:rsid w:val="00DB7D54"/>
    <w:rsid w:val="00DC01DE"/>
    <w:rsid w:val="00DC0EB2"/>
    <w:rsid w:val="00DC13D0"/>
    <w:rsid w:val="00DC24DE"/>
    <w:rsid w:val="00DC4E6D"/>
    <w:rsid w:val="00DC529C"/>
    <w:rsid w:val="00DC5975"/>
    <w:rsid w:val="00DC6015"/>
    <w:rsid w:val="00DC6DDE"/>
    <w:rsid w:val="00DD049A"/>
    <w:rsid w:val="00DD1796"/>
    <w:rsid w:val="00DD2847"/>
    <w:rsid w:val="00DD29BE"/>
    <w:rsid w:val="00DD34C1"/>
    <w:rsid w:val="00DD5347"/>
    <w:rsid w:val="00DD5A52"/>
    <w:rsid w:val="00DD680A"/>
    <w:rsid w:val="00DD6AFA"/>
    <w:rsid w:val="00DE0F84"/>
    <w:rsid w:val="00DE1155"/>
    <w:rsid w:val="00DE1D93"/>
    <w:rsid w:val="00DE212F"/>
    <w:rsid w:val="00DE2639"/>
    <w:rsid w:val="00DE35CA"/>
    <w:rsid w:val="00DE36A8"/>
    <w:rsid w:val="00DE3A08"/>
    <w:rsid w:val="00DE3DC8"/>
    <w:rsid w:val="00DE53B3"/>
    <w:rsid w:val="00DE6953"/>
    <w:rsid w:val="00DE77ED"/>
    <w:rsid w:val="00DE7DE3"/>
    <w:rsid w:val="00DE7FCC"/>
    <w:rsid w:val="00DF0999"/>
    <w:rsid w:val="00DF0C78"/>
    <w:rsid w:val="00DF0F6C"/>
    <w:rsid w:val="00DF20A2"/>
    <w:rsid w:val="00DF2326"/>
    <w:rsid w:val="00DF23EB"/>
    <w:rsid w:val="00DF2B54"/>
    <w:rsid w:val="00DF2C47"/>
    <w:rsid w:val="00DF4364"/>
    <w:rsid w:val="00DF49C3"/>
    <w:rsid w:val="00DF4BBE"/>
    <w:rsid w:val="00DF4E7C"/>
    <w:rsid w:val="00DF534D"/>
    <w:rsid w:val="00DF5CB7"/>
    <w:rsid w:val="00DF5E9A"/>
    <w:rsid w:val="00DF6C69"/>
    <w:rsid w:val="00DF6D23"/>
    <w:rsid w:val="00DF6D79"/>
    <w:rsid w:val="00DF6FEF"/>
    <w:rsid w:val="00DF7A6A"/>
    <w:rsid w:val="00E00B77"/>
    <w:rsid w:val="00E01023"/>
    <w:rsid w:val="00E012E6"/>
    <w:rsid w:val="00E01448"/>
    <w:rsid w:val="00E01F5E"/>
    <w:rsid w:val="00E0204C"/>
    <w:rsid w:val="00E028B8"/>
    <w:rsid w:val="00E02D7C"/>
    <w:rsid w:val="00E02FD1"/>
    <w:rsid w:val="00E0313D"/>
    <w:rsid w:val="00E034BC"/>
    <w:rsid w:val="00E0454D"/>
    <w:rsid w:val="00E04BC5"/>
    <w:rsid w:val="00E0501A"/>
    <w:rsid w:val="00E0530E"/>
    <w:rsid w:val="00E055CD"/>
    <w:rsid w:val="00E05784"/>
    <w:rsid w:val="00E06A41"/>
    <w:rsid w:val="00E06F3F"/>
    <w:rsid w:val="00E076F5"/>
    <w:rsid w:val="00E07B5B"/>
    <w:rsid w:val="00E07CA9"/>
    <w:rsid w:val="00E07E0E"/>
    <w:rsid w:val="00E10596"/>
    <w:rsid w:val="00E112BA"/>
    <w:rsid w:val="00E11BFC"/>
    <w:rsid w:val="00E1272B"/>
    <w:rsid w:val="00E138E6"/>
    <w:rsid w:val="00E13959"/>
    <w:rsid w:val="00E13CC6"/>
    <w:rsid w:val="00E14743"/>
    <w:rsid w:val="00E15508"/>
    <w:rsid w:val="00E1556A"/>
    <w:rsid w:val="00E15711"/>
    <w:rsid w:val="00E15EB3"/>
    <w:rsid w:val="00E1648C"/>
    <w:rsid w:val="00E17890"/>
    <w:rsid w:val="00E20282"/>
    <w:rsid w:val="00E209CF"/>
    <w:rsid w:val="00E20B3D"/>
    <w:rsid w:val="00E218E8"/>
    <w:rsid w:val="00E220BF"/>
    <w:rsid w:val="00E23A51"/>
    <w:rsid w:val="00E23B1A"/>
    <w:rsid w:val="00E23B7E"/>
    <w:rsid w:val="00E262D0"/>
    <w:rsid w:val="00E26C78"/>
    <w:rsid w:val="00E26D34"/>
    <w:rsid w:val="00E274D5"/>
    <w:rsid w:val="00E2770D"/>
    <w:rsid w:val="00E27FCB"/>
    <w:rsid w:val="00E30A86"/>
    <w:rsid w:val="00E319D2"/>
    <w:rsid w:val="00E31BC6"/>
    <w:rsid w:val="00E33573"/>
    <w:rsid w:val="00E33C0E"/>
    <w:rsid w:val="00E344D1"/>
    <w:rsid w:val="00E349A8"/>
    <w:rsid w:val="00E34B72"/>
    <w:rsid w:val="00E3565F"/>
    <w:rsid w:val="00E35E21"/>
    <w:rsid w:val="00E35EA0"/>
    <w:rsid w:val="00E35EBE"/>
    <w:rsid w:val="00E36050"/>
    <w:rsid w:val="00E3669D"/>
    <w:rsid w:val="00E36E59"/>
    <w:rsid w:val="00E37205"/>
    <w:rsid w:val="00E37B1F"/>
    <w:rsid w:val="00E37E6D"/>
    <w:rsid w:val="00E40C04"/>
    <w:rsid w:val="00E4277C"/>
    <w:rsid w:val="00E44ED3"/>
    <w:rsid w:val="00E451F9"/>
    <w:rsid w:val="00E45286"/>
    <w:rsid w:val="00E456F7"/>
    <w:rsid w:val="00E4584A"/>
    <w:rsid w:val="00E45BD2"/>
    <w:rsid w:val="00E45DB5"/>
    <w:rsid w:val="00E4685B"/>
    <w:rsid w:val="00E47148"/>
    <w:rsid w:val="00E479A7"/>
    <w:rsid w:val="00E47ED5"/>
    <w:rsid w:val="00E500F5"/>
    <w:rsid w:val="00E5027A"/>
    <w:rsid w:val="00E505ED"/>
    <w:rsid w:val="00E506A6"/>
    <w:rsid w:val="00E506A9"/>
    <w:rsid w:val="00E5150E"/>
    <w:rsid w:val="00E52801"/>
    <w:rsid w:val="00E53790"/>
    <w:rsid w:val="00E544A7"/>
    <w:rsid w:val="00E546A7"/>
    <w:rsid w:val="00E558ED"/>
    <w:rsid w:val="00E56398"/>
    <w:rsid w:val="00E56B22"/>
    <w:rsid w:val="00E56B61"/>
    <w:rsid w:val="00E57F86"/>
    <w:rsid w:val="00E60337"/>
    <w:rsid w:val="00E609C6"/>
    <w:rsid w:val="00E61B5F"/>
    <w:rsid w:val="00E6272E"/>
    <w:rsid w:val="00E62AC9"/>
    <w:rsid w:val="00E62B3F"/>
    <w:rsid w:val="00E62F3D"/>
    <w:rsid w:val="00E630C6"/>
    <w:rsid w:val="00E63142"/>
    <w:rsid w:val="00E635A3"/>
    <w:rsid w:val="00E641D3"/>
    <w:rsid w:val="00E64C52"/>
    <w:rsid w:val="00E65103"/>
    <w:rsid w:val="00E6532B"/>
    <w:rsid w:val="00E6532F"/>
    <w:rsid w:val="00E65676"/>
    <w:rsid w:val="00E65D68"/>
    <w:rsid w:val="00E662AD"/>
    <w:rsid w:val="00E669BF"/>
    <w:rsid w:val="00E66D75"/>
    <w:rsid w:val="00E6701A"/>
    <w:rsid w:val="00E7022E"/>
    <w:rsid w:val="00E720E3"/>
    <w:rsid w:val="00E72168"/>
    <w:rsid w:val="00E72B14"/>
    <w:rsid w:val="00E73126"/>
    <w:rsid w:val="00E73FF8"/>
    <w:rsid w:val="00E766F0"/>
    <w:rsid w:val="00E76723"/>
    <w:rsid w:val="00E769E6"/>
    <w:rsid w:val="00E77C36"/>
    <w:rsid w:val="00E82190"/>
    <w:rsid w:val="00E8285C"/>
    <w:rsid w:val="00E830EF"/>
    <w:rsid w:val="00E85598"/>
    <w:rsid w:val="00E856CD"/>
    <w:rsid w:val="00E86E4B"/>
    <w:rsid w:val="00E87307"/>
    <w:rsid w:val="00E8739A"/>
    <w:rsid w:val="00E87983"/>
    <w:rsid w:val="00E87D23"/>
    <w:rsid w:val="00E90DBE"/>
    <w:rsid w:val="00E90DC4"/>
    <w:rsid w:val="00E9245C"/>
    <w:rsid w:val="00E929D4"/>
    <w:rsid w:val="00E92C96"/>
    <w:rsid w:val="00E92EC2"/>
    <w:rsid w:val="00E9386C"/>
    <w:rsid w:val="00E94056"/>
    <w:rsid w:val="00E969A0"/>
    <w:rsid w:val="00E96F88"/>
    <w:rsid w:val="00EA06CE"/>
    <w:rsid w:val="00EA135F"/>
    <w:rsid w:val="00EA1717"/>
    <w:rsid w:val="00EA1B67"/>
    <w:rsid w:val="00EA3000"/>
    <w:rsid w:val="00EA378B"/>
    <w:rsid w:val="00EA3790"/>
    <w:rsid w:val="00EA413E"/>
    <w:rsid w:val="00EA51D7"/>
    <w:rsid w:val="00EA5529"/>
    <w:rsid w:val="00EA6F4B"/>
    <w:rsid w:val="00EB04A7"/>
    <w:rsid w:val="00EB059C"/>
    <w:rsid w:val="00EB0D3D"/>
    <w:rsid w:val="00EB154B"/>
    <w:rsid w:val="00EB171F"/>
    <w:rsid w:val="00EB2D6C"/>
    <w:rsid w:val="00EB2DD9"/>
    <w:rsid w:val="00EB2DF4"/>
    <w:rsid w:val="00EB34A7"/>
    <w:rsid w:val="00EB3876"/>
    <w:rsid w:val="00EB40A3"/>
    <w:rsid w:val="00EB41B4"/>
    <w:rsid w:val="00EB4744"/>
    <w:rsid w:val="00EB5A12"/>
    <w:rsid w:val="00EB5BA0"/>
    <w:rsid w:val="00EB5DE6"/>
    <w:rsid w:val="00EB61CB"/>
    <w:rsid w:val="00EC11E5"/>
    <w:rsid w:val="00EC1515"/>
    <w:rsid w:val="00EC157A"/>
    <w:rsid w:val="00EC1701"/>
    <w:rsid w:val="00EC1E96"/>
    <w:rsid w:val="00EC2CB1"/>
    <w:rsid w:val="00EC31A4"/>
    <w:rsid w:val="00EC418E"/>
    <w:rsid w:val="00EC6328"/>
    <w:rsid w:val="00EC6A7A"/>
    <w:rsid w:val="00EC6BCD"/>
    <w:rsid w:val="00EC7BF6"/>
    <w:rsid w:val="00ED1890"/>
    <w:rsid w:val="00ED2413"/>
    <w:rsid w:val="00ED279A"/>
    <w:rsid w:val="00ED29B1"/>
    <w:rsid w:val="00ED2D62"/>
    <w:rsid w:val="00ED323E"/>
    <w:rsid w:val="00ED3BAF"/>
    <w:rsid w:val="00ED4BCB"/>
    <w:rsid w:val="00ED4E07"/>
    <w:rsid w:val="00ED548A"/>
    <w:rsid w:val="00ED6461"/>
    <w:rsid w:val="00ED68A8"/>
    <w:rsid w:val="00ED7F44"/>
    <w:rsid w:val="00EE07DF"/>
    <w:rsid w:val="00EE1009"/>
    <w:rsid w:val="00EE120A"/>
    <w:rsid w:val="00EE1CAF"/>
    <w:rsid w:val="00EE1FDB"/>
    <w:rsid w:val="00EE2729"/>
    <w:rsid w:val="00EE371D"/>
    <w:rsid w:val="00EE3BA8"/>
    <w:rsid w:val="00EE3D19"/>
    <w:rsid w:val="00EE4BB4"/>
    <w:rsid w:val="00EE4C9E"/>
    <w:rsid w:val="00EE532A"/>
    <w:rsid w:val="00EF011C"/>
    <w:rsid w:val="00EF06D4"/>
    <w:rsid w:val="00EF0917"/>
    <w:rsid w:val="00EF0939"/>
    <w:rsid w:val="00EF2281"/>
    <w:rsid w:val="00EF3684"/>
    <w:rsid w:val="00EF451E"/>
    <w:rsid w:val="00EF5151"/>
    <w:rsid w:val="00EF5590"/>
    <w:rsid w:val="00EF7F11"/>
    <w:rsid w:val="00F01061"/>
    <w:rsid w:val="00F0218A"/>
    <w:rsid w:val="00F0270C"/>
    <w:rsid w:val="00F02F20"/>
    <w:rsid w:val="00F038A0"/>
    <w:rsid w:val="00F039A3"/>
    <w:rsid w:val="00F03C65"/>
    <w:rsid w:val="00F03DDD"/>
    <w:rsid w:val="00F03FBD"/>
    <w:rsid w:val="00F040AD"/>
    <w:rsid w:val="00F052B2"/>
    <w:rsid w:val="00F06333"/>
    <w:rsid w:val="00F06C2D"/>
    <w:rsid w:val="00F07034"/>
    <w:rsid w:val="00F073FD"/>
    <w:rsid w:val="00F07F51"/>
    <w:rsid w:val="00F104FE"/>
    <w:rsid w:val="00F109CE"/>
    <w:rsid w:val="00F109ED"/>
    <w:rsid w:val="00F1178E"/>
    <w:rsid w:val="00F11B21"/>
    <w:rsid w:val="00F12006"/>
    <w:rsid w:val="00F1430D"/>
    <w:rsid w:val="00F14599"/>
    <w:rsid w:val="00F14C2B"/>
    <w:rsid w:val="00F1561B"/>
    <w:rsid w:val="00F15BFD"/>
    <w:rsid w:val="00F164D4"/>
    <w:rsid w:val="00F16A45"/>
    <w:rsid w:val="00F16D94"/>
    <w:rsid w:val="00F1771C"/>
    <w:rsid w:val="00F20479"/>
    <w:rsid w:val="00F2161C"/>
    <w:rsid w:val="00F23AE8"/>
    <w:rsid w:val="00F23B2F"/>
    <w:rsid w:val="00F25AEE"/>
    <w:rsid w:val="00F25F6C"/>
    <w:rsid w:val="00F261ED"/>
    <w:rsid w:val="00F274B9"/>
    <w:rsid w:val="00F275BA"/>
    <w:rsid w:val="00F31893"/>
    <w:rsid w:val="00F31CCE"/>
    <w:rsid w:val="00F31F12"/>
    <w:rsid w:val="00F32839"/>
    <w:rsid w:val="00F32B59"/>
    <w:rsid w:val="00F33658"/>
    <w:rsid w:val="00F3398F"/>
    <w:rsid w:val="00F3494E"/>
    <w:rsid w:val="00F34F2F"/>
    <w:rsid w:val="00F35195"/>
    <w:rsid w:val="00F3567F"/>
    <w:rsid w:val="00F35F44"/>
    <w:rsid w:val="00F37BA0"/>
    <w:rsid w:val="00F4015D"/>
    <w:rsid w:val="00F40A95"/>
    <w:rsid w:val="00F40AC3"/>
    <w:rsid w:val="00F4137C"/>
    <w:rsid w:val="00F416C8"/>
    <w:rsid w:val="00F4260E"/>
    <w:rsid w:val="00F42AC8"/>
    <w:rsid w:val="00F430A0"/>
    <w:rsid w:val="00F433BD"/>
    <w:rsid w:val="00F43C46"/>
    <w:rsid w:val="00F46E8D"/>
    <w:rsid w:val="00F47522"/>
    <w:rsid w:val="00F4779C"/>
    <w:rsid w:val="00F5044B"/>
    <w:rsid w:val="00F518BC"/>
    <w:rsid w:val="00F52473"/>
    <w:rsid w:val="00F52634"/>
    <w:rsid w:val="00F52C1B"/>
    <w:rsid w:val="00F53524"/>
    <w:rsid w:val="00F53533"/>
    <w:rsid w:val="00F53CB5"/>
    <w:rsid w:val="00F546E3"/>
    <w:rsid w:val="00F563D5"/>
    <w:rsid w:val="00F5701F"/>
    <w:rsid w:val="00F6153A"/>
    <w:rsid w:val="00F61CC5"/>
    <w:rsid w:val="00F62EDC"/>
    <w:rsid w:val="00F64FBD"/>
    <w:rsid w:val="00F65183"/>
    <w:rsid w:val="00F65F31"/>
    <w:rsid w:val="00F6619C"/>
    <w:rsid w:val="00F66F30"/>
    <w:rsid w:val="00F678B9"/>
    <w:rsid w:val="00F67B04"/>
    <w:rsid w:val="00F7073D"/>
    <w:rsid w:val="00F70C07"/>
    <w:rsid w:val="00F70D18"/>
    <w:rsid w:val="00F71794"/>
    <w:rsid w:val="00F72B7F"/>
    <w:rsid w:val="00F72C62"/>
    <w:rsid w:val="00F737C0"/>
    <w:rsid w:val="00F7440E"/>
    <w:rsid w:val="00F7454F"/>
    <w:rsid w:val="00F74F2C"/>
    <w:rsid w:val="00F75279"/>
    <w:rsid w:val="00F754B6"/>
    <w:rsid w:val="00F75838"/>
    <w:rsid w:val="00F7637D"/>
    <w:rsid w:val="00F7643D"/>
    <w:rsid w:val="00F77A6B"/>
    <w:rsid w:val="00F8070C"/>
    <w:rsid w:val="00F80A57"/>
    <w:rsid w:val="00F8193E"/>
    <w:rsid w:val="00F81A78"/>
    <w:rsid w:val="00F81B0D"/>
    <w:rsid w:val="00F81BA5"/>
    <w:rsid w:val="00F82F31"/>
    <w:rsid w:val="00F83CE6"/>
    <w:rsid w:val="00F83DF2"/>
    <w:rsid w:val="00F84452"/>
    <w:rsid w:val="00F8450F"/>
    <w:rsid w:val="00F85AB6"/>
    <w:rsid w:val="00F871F0"/>
    <w:rsid w:val="00F87B9D"/>
    <w:rsid w:val="00F911D7"/>
    <w:rsid w:val="00F91280"/>
    <w:rsid w:val="00F91354"/>
    <w:rsid w:val="00F91933"/>
    <w:rsid w:val="00F91A2C"/>
    <w:rsid w:val="00F91BCF"/>
    <w:rsid w:val="00F92FE9"/>
    <w:rsid w:val="00F931F9"/>
    <w:rsid w:val="00F942A4"/>
    <w:rsid w:val="00F94A36"/>
    <w:rsid w:val="00F94CFF"/>
    <w:rsid w:val="00F950AB"/>
    <w:rsid w:val="00F950E7"/>
    <w:rsid w:val="00F95DFC"/>
    <w:rsid w:val="00F9607F"/>
    <w:rsid w:val="00F9680E"/>
    <w:rsid w:val="00F96C17"/>
    <w:rsid w:val="00F97986"/>
    <w:rsid w:val="00FA139B"/>
    <w:rsid w:val="00FA17C6"/>
    <w:rsid w:val="00FA2A6C"/>
    <w:rsid w:val="00FA2DD4"/>
    <w:rsid w:val="00FA30A9"/>
    <w:rsid w:val="00FA349C"/>
    <w:rsid w:val="00FA3705"/>
    <w:rsid w:val="00FA3F5C"/>
    <w:rsid w:val="00FA4416"/>
    <w:rsid w:val="00FA526E"/>
    <w:rsid w:val="00FA5305"/>
    <w:rsid w:val="00FA5477"/>
    <w:rsid w:val="00FA6C39"/>
    <w:rsid w:val="00FA6D73"/>
    <w:rsid w:val="00FA762F"/>
    <w:rsid w:val="00FA7986"/>
    <w:rsid w:val="00FA7D1E"/>
    <w:rsid w:val="00FA7E47"/>
    <w:rsid w:val="00FB00BB"/>
    <w:rsid w:val="00FB06B9"/>
    <w:rsid w:val="00FB1445"/>
    <w:rsid w:val="00FB1AF0"/>
    <w:rsid w:val="00FB2618"/>
    <w:rsid w:val="00FB28AB"/>
    <w:rsid w:val="00FB2CB4"/>
    <w:rsid w:val="00FB458C"/>
    <w:rsid w:val="00FB4C90"/>
    <w:rsid w:val="00FB4E02"/>
    <w:rsid w:val="00FB5DD3"/>
    <w:rsid w:val="00FB63DB"/>
    <w:rsid w:val="00FC009F"/>
    <w:rsid w:val="00FC0AB6"/>
    <w:rsid w:val="00FC0CF6"/>
    <w:rsid w:val="00FC0E5C"/>
    <w:rsid w:val="00FC239F"/>
    <w:rsid w:val="00FC3496"/>
    <w:rsid w:val="00FC47D7"/>
    <w:rsid w:val="00FC4985"/>
    <w:rsid w:val="00FC4F8A"/>
    <w:rsid w:val="00FC55F9"/>
    <w:rsid w:val="00FC5C76"/>
    <w:rsid w:val="00FC5D5A"/>
    <w:rsid w:val="00FD01AE"/>
    <w:rsid w:val="00FD1013"/>
    <w:rsid w:val="00FD123A"/>
    <w:rsid w:val="00FD4264"/>
    <w:rsid w:val="00FD4AF2"/>
    <w:rsid w:val="00FD568B"/>
    <w:rsid w:val="00FD5D2C"/>
    <w:rsid w:val="00FD5FC0"/>
    <w:rsid w:val="00FD713A"/>
    <w:rsid w:val="00FE19C3"/>
    <w:rsid w:val="00FE343E"/>
    <w:rsid w:val="00FE3776"/>
    <w:rsid w:val="00FE3A16"/>
    <w:rsid w:val="00FE4529"/>
    <w:rsid w:val="00FE5203"/>
    <w:rsid w:val="00FE55AB"/>
    <w:rsid w:val="00FE63F3"/>
    <w:rsid w:val="00FE6DC1"/>
    <w:rsid w:val="00FF1BC0"/>
    <w:rsid w:val="00FF1F73"/>
    <w:rsid w:val="00FF1FF9"/>
    <w:rsid w:val="00FF202B"/>
    <w:rsid w:val="00FF2379"/>
    <w:rsid w:val="00FF24D6"/>
    <w:rsid w:val="00FF3424"/>
    <w:rsid w:val="00FF4F1D"/>
    <w:rsid w:val="00FF5881"/>
    <w:rsid w:val="00FF590F"/>
    <w:rsid w:val="00FF5CC5"/>
    <w:rsid w:val="00FF64B4"/>
    <w:rsid w:val="00FF654E"/>
    <w:rsid w:val="00FF6858"/>
    <w:rsid w:val="00FF7398"/>
    <w:rsid w:val="00FF7849"/>
    <w:rsid w:val="00FF7A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A2A0A35-9CE1-4991-BA93-679C5C60F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uiPriority="99"/>
    <w:lsdException w:name="Table Web 1" w:semiHidden="1" w:uiPriority="99" w:unhideWhenUsed="1"/>
    <w:lsdException w:name="Table Web 2" w:semiHidden="1" w:uiPriority="99" w:unhideWhenUsed="1"/>
    <w:lsdException w:name="Table Web 3" w:uiPriority="99"/>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2105"/>
    <w:pPr>
      <w:keepLines/>
      <w:spacing w:before="160" w:after="60" w:line="260" w:lineRule="atLeast"/>
    </w:pPr>
    <w:rPr>
      <w:rFonts w:ascii="Calibri" w:hAnsi="Calibri"/>
      <w:sz w:val="22"/>
      <w:szCs w:val="21"/>
      <w:lang w:eastAsia="en-US"/>
    </w:rPr>
  </w:style>
  <w:style w:type="paragraph" w:styleId="Heading1">
    <w:name w:val="heading 1"/>
    <w:aliases w:val="Special note"/>
    <w:basedOn w:val="Normal"/>
    <w:next w:val="Normal"/>
    <w:link w:val="Heading1Char"/>
    <w:uiPriority w:val="9"/>
    <w:qFormat/>
    <w:rsid w:val="00AA2105"/>
    <w:pPr>
      <w:keepLines w:val="0"/>
      <w:framePr w:wrap="around" w:vAnchor="page" w:hAnchor="margin" w:y="7939"/>
      <w:numPr>
        <w:numId w:val="25"/>
      </w:numPr>
      <w:tabs>
        <w:tab w:val="left" w:pos="2552"/>
      </w:tabs>
      <w:spacing w:before="120" w:after="120" w:line="400" w:lineRule="atLeast"/>
      <w:suppressOverlap/>
      <w:outlineLvl w:val="0"/>
    </w:pPr>
    <w:rPr>
      <w:b/>
      <w:bCs/>
      <w:noProof/>
      <w:color w:val="0098CD"/>
      <w:sz w:val="64"/>
      <w:szCs w:val="64"/>
      <w:lang w:val="en-US"/>
    </w:rPr>
  </w:style>
  <w:style w:type="paragraph" w:styleId="Heading2">
    <w:name w:val="heading 2"/>
    <w:basedOn w:val="SubjectCodeTitle"/>
    <w:next w:val="Normal"/>
    <w:link w:val="Heading2Char"/>
    <w:uiPriority w:val="9"/>
    <w:qFormat/>
    <w:rsid w:val="00AA2105"/>
    <w:pPr>
      <w:outlineLvl w:val="1"/>
    </w:pPr>
  </w:style>
  <w:style w:type="paragraph" w:styleId="Heading3">
    <w:name w:val="heading 3"/>
    <w:basedOn w:val="Normal"/>
    <w:next w:val="Normal"/>
    <w:link w:val="Heading3Char"/>
    <w:uiPriority w:val="9"/>
    <w:qFormat/>
    <w:rsid w:val="00AA2105"/>
    <w:pPr>
      <w:keepNext/>
      <w:outlineLvl w:val="2"/>
    </w:pPr>
    <w:rPr>
      <w:rFonts w:ascii="Arial" w:hAnsi="Arial" w:cs="Arial"/>
      <w:b/>
      <w:bCs/>
      <w:sz w:val="26"/>
      <w:szCs w:val="26"/>
    </w:rPr>
  </w:style>
  <w:style w:type="paragraph" w:styleId="Heading4">
    <w:name w:val="heading 4"/>
    <w:basedOn w:val="Normal"/>
    <w:next w:val="Normal"/>
    <w:link w:val="Heading4Char"/>
    <w:uiPriority w:val="9"/>
    <w:qFormat/>
    <w:rsid w:val="00AA2105"/>
    <w:pPr>
      <w:keepNext/>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AA2105"/>
    <w:pPr>
      <w:outlineLvl w:val="4"/>
    </w:pPr>
    <w:rPr>
      <w:b/>
      <w:bCs/>
      <w:i/>
      <w:iCs/>
      <w:sz w:val="26"/>
      <w:szCs w:val="26"/>
    </w:rPr>
  </w:style>
  <w:style w:type="paragraph" w:styleId="Heading6">
    <w:name w:val="heading 6"/>
    <w:basedOn w:val="Normal"/>
    <w:next w:val="Normal"/>
    <w:link w:val="Heading6Char"/>
    <w:uiPriority w:val="9"/>
    <w:qFormat/>
    <w:rsid w:val="00AA2105"/>
    <w:pPr>
      <w:outlineLvl w:val="5"/>
    </w:pPr>
    <w:rPr>
      <w:rFonts w:ascii="Times New Roman" w:hAnsi="Times New Roman"/>
      <w:b/>
      <w:bCs/>
      <w:szCs w:val="22"/>
    </w:rPr>
  </w:style>
  <w:style w:type="paragraph" w:styleId="Heading7">
    <w:name w:val="heading 7"/>
    <w:basedOn w:val="Normal"/>
    <w:next w:val="Normal"/>
    <w:link w:val="Heading7Char"/>
    <w:uiPriority w:val="9"/>
    <w:qFormat/>
    <w:rsid w:val="00AA2105"/>
    <w:pPr>
      <w:keepNext/>
      <w:spacing w:after="100"/>
      <w:ind w:right="-58"/>
      <w:jc w:val="center"/>
      <w:outlineLvl w:val="6"/>
    </w:pPr>
    <w:rPr>
      <w:b/>
      <w:sz w:val="36"/>
      <w:szCs w:val="20"/>
    </w:rPr>
  </w:style>
  <w:style w:type="paragraph" w:styleId="Heading8">
    <w:name w:val="heading 8"/>
    <w:basedOn w:val="Normal"/>
    <w:next w:val="Normal"/>
    <w:link w:val="Heading8Char"/>
    <w:uiPriority w:val="9"/>
    <w:qFormat/>
    <w:rsid w:val="00AA2105"/>
    <w:pPr>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AA2105"/>
    <w:pPr>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1">
    <w:name w:val="Caption1"/>
    <w:basedOn w:val="Normal"/>
    <w:next w:val="Normal"/>
    <w:link w:val="captionCharChar"/>
    <w:rsid w:val="00AA2105"/>
    <w:pPr>
      <w:keepNext/>
      <w:keepLines w:val="0"/>
      <w:tabs>
        <w:tab w:val="left" w:pos="851"/>
        <w:tab w:val="left" w:pos="1134"/>
      </w:tabs>
      <w:spacing w:before="240" w:after="120" w:line="220" w:lineRule="atLeast"/>
      <w:ind w:left="851" w:hanging="851"/>
      <w:outlineLvl w:val="0"/>
    </w:pPr>
    <w:rPr>
      <w:b/>
      <w:color w:val="1B0069"/>
      <w:sz w:val="18"/>
      <w:szCs w:val="20"/>
    </w:rPr>
  </w:style>
  <w:style w:type="paragraph" w:customStyle="1" w:styleId="0caption">
    <w:name w:val="0caption"/>
    <w:basedOn w:val="Caption"/>
    <w:next w:val="g"/>
    <w:link w:val="0captionChar"/>
    <w:rsid w:val="00AA2105"/>
    <w:pPr>
      <w:pageBreakBefore/>
      <w:spacing w:before="0"/>
    </w:pPr>
    <w:rPr>
      <w:rFonts w:cs="Arial"/>
      <w:szCs w:val="18"/>
    </w:rPr>
  </w:style>
  <w:style w:type="character" w:customStyle="1" w:styleId="captionCharChar">
    <w:name w:val="caption Char Char"/>
    <w:link w:val="Caption1"/>
    <w:rsid w:val="00AA2105"/>
    <w:rPr>
      <w:rFonts w:ascii="Calibri" w:hAnsi="Calibri"/>
      <w:b/>
      <w:color w:val="1B0069"/>
      <w:sz w:val="18"/>
      <w:lang w:eastAsia="en-US"/>
    </w:rPr>
  </w:style>
  <w:style w:type="character" w:customStyle="1" w:styleId="0captionChar">
    <w:name w:val="0caption Char"/>
    <w:link w:val="0caption"/>
    <w:rsid w:val="00AA2105"/>
    <w:rPr>
      <w:rFonts w:ascii="Calibri" w:hAnsi="Calibri" w:cs="Arial"/>
      <w:b/>
      <w:bCs/>
      <w:color w:val="0098CD"/>
      <w:sz w:val="22"/>
      <w:szCs w:val="18"/>
      <w:lang w:eastAsia="en-US"/>
    </w:rPr>
  </w:style>
  <w:style w:type="paragraph" w:customStyle="1" w:styleId="shindent">
    <w:name w:val="sh indent"/>
    <w:basedOn w:val="Normal"/>
    <w:link w:val="shindentCharChar"/>
    <w:autoRedefine/>
    <w:rsid w:val="00AA2105"/>
    <w:pPr>
      <w:tabs>
        <w:tab w:val="left" w:pos="0"/>
      </w:tabs>
      <w:spacing w:before="600" w:after="200"/>
      <w:ind w:left="14" w:hanging="11"/>
    </w:pPr>
    <w:rPr>
      <w:rFonts w:cs="Arial"/>
      <w:b/>
      <w:color w:val="1B0069"/>
      <w:sz w:val="28"/>
      <w:szCs w:val="28"/>
    </w:rPr>
  </w:style>
  <w:style w:type="paragraph" w:customStyle="1" w:styleId="ssh">
    <w:name w:val="ssh"/>
    <w:basedOn w:val="sh"/>
    <w:next w:val="Normal"/>
    <w:link w:val="sshChar"/>
    <w:rsid w:val="00AA2105"/>
    <w:pPr>
      <w:spacing w:before="480"/>
    </w:pPr>
    <w:rPr>
      <w:sz w:val="28"/>
      <w:szCs w:val="24"/>
    </w:rPr>
  </w:style>
  <w:style w:type="paragraph" w:customStyle="1" w:styleId="CSh">
    <w:name w:val="CS_h"/>
    <w:basedOn w:val="ssh"/>
    <w:rsid w:val="00AA2105"/>
    <w:pPr>
      <w:pBdr>
        <w:top w:val="single" w:sz="18" w:space="1" w:color="0098CD"/>
        <w:left w:val="single" w:sz="18" w:space="3" w:color="0098CD"/>
        <w:bottom w:val="single" w:sz="18" w:space="1" w:color="0098CD"/>
        <w:right w:val="single" w:sz="18" w:space="4" w:color="0098CD"/>
      </w:pBdr>
      <w:shd w:val="clear" w:color="auto" w:fill="0098CD"/>
      <w:tabs>
        <w:tab w:val="clear" w:pos="0"/>
      </w:tabs>
      <w:spacing w:before="360"/>
      <w:ind w:right="113"/>
    </w:pPr>
    <w:rPr>
      <w:color w:val="FFFFFF"/>
    </w:rPr>
  </w:style>
  <w:style w:type="paragraph" w:customStyle="1" w:styleId="0CSh">
    <w:name w:val="0CS_h"/>
    <w:basedOn w:val="CSh"/>
    <w:next w:val="Normal"/>
    <w:rsid w:val="00AA2105"/>
    <w:pPr>
      <w:pageBreakBefore/>
      <w:spacing w:before="0"/>
    </w:pPr>
  </w:style>
  <w:style w:type="paragraph" w:customStyle="1" w:styleId="fcaption">
    <w:name w:val="fcaption"/>
    <w:basedOn w:val="Caption"/>
    <w:next w:val="fg"/>
    <w:link w:val="fcaptionChar"/>
    <w:rsid w:val="00AA2105"/>
    <w:pPr>
      <w:tabs>
        <w:tab w:val="clear" w:pos="1134"/>
        <w:tab w:val="left" w:pos="2268"/>
      </w:tabs>
      <w:ind w:left="2268"/>
    </w:pPr>
  </w:style>
  <w:style w:type="paragraph" w:customStyle="1" w:styleId="0fcaption">
    <w:name w:val="0fcaption"/>
    <w:basedOn w:val="fcaption"/>
    <w:next w:val="fg"/>
    <w:link w:val="0fcaptionChar"/>
    <w:rsid w:val="00AA2105"/>
    <w:pPr>
      <w:pageBreakBefore/>
      <w:spacing w:before="0"/>
    </w:pPr>
  </w:style>
  <w:style w:type="paragraph" w:customStyle="1" w:styleId="fmh">
    <w:name w:val="fmh"/>
    <w:basedOn w:val="0fmh"/>
    <w:next w:val="fNormal"/>
    <w:link w:val="fmhChar"/>
    <w:rsid w:val="00AA2105"/>
    <w:pPr>
      <w:pageBreakBefore w:val="0"/>
      <w:spacing w:before="360"/>
    </w:pPr>
  </w:style>
  <w:style w:type="paragraph" w:customStyle="1" w:styleId="0fmh">
    <w:name w:val="0fmh"/>
    <w:basedOn w:val="Normal"/>
    <w:next w:val="Normal"/>
    <w:link w:val="0fmhChar"/>
    <w:uiPriority w:val="99"/>
    <w:rsid w:val="00AA2105"/>
    <w:pPr>
      <w:keepNext/>
      <w:pageBreakBefore/>
      <w:spacing w:before="0"/>
      <w:ind w:left="1134"/>
    </w:pPr>
    <w:rPr>
      <w:rFonts w:cs="Arial"/>
      <w:b/>
      <w:color w:val="0098CD"/>
      <w:sz w:val="25"/>
      <w:szCs w:val="22"/>
    </w:rPr>
  </w:style>
  <w:style w:type="character" w:customStyle="1" w:styleId="fmhChar">
    <w:name w:val="fmh Char"/>
    <w:link w:val="fmh"/>
    <w:rsid w:val="00AA2105"/>
    <w:rPr>
      <w:rFonts w:ascii="Calibri" w:hAnsi="Calibri" w:cs="Arial"/>
      <w:b/>
      <w:color w:val="0098CD"/>
      <w:sz w:val="25"/>
      <w:szCs w:val="22"/>
      <w:lang w:eastAsia="en-US"/>
    </w:rPr>
  </w:style>
  <w:style w:type="character" w:customStyle="1" w:styleId="0fmhChar">
    <w:name w:val="0fmh Char"/>
    <w:link w:val="0fmh"/>
    <w:uiPriority w:val="99"/>
    <w:rsid w:val="00AA2105"/>
    <w:rPr>
      <w:rFonts w:ascii="Calibri" w:hAnsi="Calibri" w:cs="Arial"/>
      <w:b/>
      <w:color w:val="0098CD"/>
      <w:sz w:val="25"/>
      <w:szCs w:val="22"/>
      <w:lang w:eastAsia="en-US"/>
    </w:rPr>
  </w:style>
  <w:style w:type="paragraph" w:customStyle="1" w:styleId="0fmhrr">
    <w:name w:val="0fmh rr"/>
    <w:basedOn w:val="0fmh"/>
    <w:link w:val="0fmhrrChar"/>
    <w:rsid w:val="00AA2105"/>
    <w:rPr>
      <w:color w:val="0000FF"/>
      <w:u w:val="single"/>
    </w:rPr>
  </w:style>
  <w:style w:type="character" w:customStyle="1" w:styleId="0fmhrrChar">
    <w:name w:val="0fmh rr Char"/>
    <w:link w:val="0fmhrr"/>
    <w:rsid w:val="00AA2105"/>
    <w:rPr>
      <w:rFonts w:ascii="Calibri" w:hAnsi="Calibri" w:cs="Arial"/>
      <w:b/>
      <w:color w:val="0000FF"/>
      <w:sz w:val="25"/>
      <w:szCs w:val="22"/>
      <w:u w:val="single"/>
      <w:lang w:eastAsia="en-US"/>
    </w:rPr>
  </w:style>
  <w:style w:type="paragraph" w:customStyle="1" w:styleId="fsh">
    <w:name w:val="fsh"/>
    <w:basedOn w:val="fmh"/>
    <w:rsid w:val="00AA2105"/>
    <w:pPr>
      <w:spacing w:before="280"/>
    </w:pPr>
    <w:rPr>
      <w:sz w:val="23"/>
    </w:rPr>
  </w:style>
  <w:style w:type="paragraph" w:customStyle="1" w:styleId="0fsh">
    <w:name w:val="0fsh"/>
    <w:basedOn w:val="fsh"/>
    <w:rsid w:val="00AA2105"/>
    <w:pPr>
      <w:pageBreakBefore/>
      <w:spacing w:before="0"/>
    </w:pPr>
  </w:style>
  <w:style w:type="paragraph" w:customStyle="1" w:styleId="fssh">
    <w:name w:val="fssh"/>
    <w:basedOn w:val="fsh"/>
    <w:next w:val="fNormal"/>
    <w:rsid w:val="00AA2105"/>
    <w:pPr>
      <w:tabs>
        <w:tab w:val="left" w:pos="567"/>
      </w:tabs>
      <w:spacing w:before="240"/>
    </w:pPr>
    <w:rPr>
      <w:i/>
      <w:sz w:val="22"/>
      <w:szCs w:val="20"/>
    </w:rPr>
  </w:style>
  <w:style w:type="paragraph" w:customStyle="1" w:styleId="0fssh">
    <w:name w:val="0fssh"/>
    <w:basedOn w:val="fssh"/>
    <w:next w:val="Normal"/>
    <w:rsid w:val="00AA2105"/>
    <w:pPr>
      <w:pageBreakBefore/>
      <w:spacing w:before="0"/>
    </w:pPr>
  </w:style>
  <w:style w:type="paragraph" w:customStyle="1" w:styleId="0mhindent">
    <w:name w:val="0mh indent"/>
    <w:basedOn w:val="Normal"/>
    <w:next w:val="Normal"/>
    <w:rsid w:val="00AA2105"/>
    <w:pPr>
      <w:keepNext/>
      <w:pageBreakBefore/>
      <w:tabs>
        <w:tab w:val="left" w:pos="0"/>
      </w:tabs>
      <w:spacing w:before="0" w:line="400" w:lineRule="atLeast"/>
      <w:outlineLvl w:val="0"/>
    </w:pPr>
    <w:rPr>
      <w:b/>
      <w:bCs/>
      <w:color w:val="0098CD"/>
      <w:spacing w:val="10"/>
      <w:sz w:val="40"/>
      <w:szCs w:val="36"/>
    </w:rPr>
  </w:style>
  <w:style w:type="paragraph" w:customStyle="1" w:styleId="0note">
    <w:name w:val="0note"/>
    <w:basedOn w:val="Normal"/>
    <w:next w:val="note0"/>
    <w:link w:val="0noteChar"/>
    <w:rsid w:val="00AA2105"/>
    <w:pPr>
      <w:spacing w:before="40" w:after="40" w:line="200" w:lineRule="atLeast"/>
    </w:pPr>
    <w:rPr>
      <w:rFonts w:cs="Arial"/>
      <w:sz w:val="16"/>
      <w:szCs w:val="16"/>
    </w:rPr>
  </w:style>
  <w:style w:type="paragraph" w:customStyle="1" w:styleId="0noteind2">
    <w:name w:val="0note ind 2"/>
    <w:basedOn w:val="0note"/>
    <w:next w:val="noteind2"/>
    <w:rsid w:val="00AA2105"/>
    <w:pPr>
      <w:tabs>
        <w:tab w:val="left" w:pos="142"/>
        <w:tab w:val="left" w:pos="284"/>
      </w:tabs>
      <w:ind w:left="284" w:hanging="284"/>
    </w:pPr>
  </w:style>
  <w:style w:type="paragraph" w:customStyle="1" w:styleId="0noteind1">
    <w:name w:val="0note ind 1"/>
    <w:basedOn w:val="0noteind2"/>
    <w:rsid w:val="00AA2105"/>
    <w:pPr>
      <w:ind w:left="142" w:hanging="142"/>
    </w:pPr>
  </w:style>
  <w:style w:type="paragraph" w:customStyle="1" w:styleId="0noteind3">
    <w:name w:val="0note ind 3"/>
    <w:basedOn w:val="0noteind1"/>
    <w:rsid w:val="00AA2105"/>
    <w:pPr>
      <w:tabs>
        <w:tab w:val="left" w:pos="425"/>
      </w:tabs>
      <w:ind w:left="425" w:hanging="425"/>
    </w:pPr>
  </w:style>
  <w:style w:type="paragraph" w:customStyle="1" w:styleId="0noteind4">
    <w:name w:val="0note ind 4"/>
    <w:basedOn w:val="0noteind3"/>
    <w:rsid w:val="00AA2105"/>
    <w:pPr>
      <w:tabs>
        <w:tab w:val="left" w:pos="567"/>
      </w:tabs>
      <w:ind w:left="567" w:hanging="567"/>
    </w:pPr>
  </w:style>
  <w:style w:type="paragraph" w:customStyle="1" w:styleId="0noteind5">
    <w:name w:val="0note ind 5"/>
    <w:basedOn w:val="0noteind4"/>
    <w:rsid w:val="00AA2105"/>
    <w:pPr>
      <w:tabs>
        <w:tab w:val="left" w:pos="709"/>
      </w:tabs>
      <w:ind w:left="709" w:hanging="709"/>
    </w:pPr>
  </w:style>
  <w:style w:type="paragraph" w:customStyle="1" w:styleId="0noteind6">
    <w:name w:val="0note ind 6"/>
    <w:basedOn w:val="0noteind5"/>
    <w:rsid w:val="00AA2105"/>
    <w:pPr>
      <w:tabs>
        <w:tab w:val="left" w:pos="851"/>
      </w:tabs>
      <w:ind w:left="851" w:hanging="851"/>
    </w:pPr>
  </w:style>
  <w:style w:type="paragraph" w:customStyle="1" w:styleId="0noteind7">
    <w:name w:val="0note ind 7"/>
    <w:basedOn w:val="0noteind6"/>
    <w:rsid w:val="00AA2105"/>
    <w:pPr>
      <w:tabs>
        <w:tab w:val="left" w:pos="992"/>
      </w:tabs>
      <w:ind w:left="992" w:hanging="992"/>
    </w:pPr>
  </w:style>
  <w:style w:type="paragraph" w:customStyle="1" w:styleId="0sh">
    <w:name w:val="0sh"/>
    <w:basedOn w:val="sh"/>
    <w:next w:val="Normal"/>
    <w:link w:val="0shChar"/>
    <w:rsid w:val="00AA2105"/>
    <w:pPr>
      <w:pageBreakBefore/>
      <w:spacing w:before="0"/>
    </w:pPr>
  </w:style>
  <w:style w:type="character" w:customStyle="1" w:styleId="shindentCharChar">
    <w:name w:val="sh indent Char Char"/>
    <w:link w:val="shindent"/>
    <w:rsid w:val="00AA2105"/>
    <w:rPr>
      <w:rFonts w:ascii="Calibri" w:hAnsi="Calibri" w:cs="Arial"/>
      <w:b/>
      <w:color w:val="1B0069"/>
      <w:sz w:val="28"/>
      <w:szCs w:val="28"/>
      <w:lang w:eastAsia="en-US"/>
    </w:rPr>
  </w:style>
  <w:style w:type="character" w:customStyle="1" w:styleId="0shChar">
    <w:name w:val="0sh Char"/>
    <w:link w:val="0sh"/>
    <w:rsid w:val="00AA2105"/>
    <w:rPr>
      <w:rFonts w:ascii="Calibri" w:hAnsi="Calibri" w:cs="Arial"/>
      <w:b/>
      <w:bCs/>
      <w:color w:val="00539F"/>
      <w:spacing w:val="10"/>
      <w:sz w:val="32"/>
      <w:szCs w:val="28"/>
      <w:lang w:eastAsia="en-US"/>
    </w:rPr>
  </w:style>
  <w:style w:type="paragraph" w:customStyle="1" w:styleId="0ssh">
    <w:name w:val="0ssh"/>
    <w:basedOn w:val="ssh"/>
    <w:next w:val="Normal"/>
    <w:rsid w:val="00AA2105"/>
    <w:pPr>
      <w:pageBreakBefore/>
      <w:spacing w:before="0"/>
    </w:pPr>
  </w:style>
  <w:style w:type="paragraph" w:customStyle="1" w:styleId="sssh">
    <w:name w:val="sssh"/>
    <w:basedOn w:val="sh"/>
    <w:next w:val="Normal"/>
    <w:link w:val="ssshChar"/>
    <w:rsid w:val="00AA2105"/>
    <w:pPr>
      <w:tabs>
        <w:tab w:val="clear" w:pos="0"/>
      </w:tabs>
      <w:spacing w:before="360"/>
    </w:pPr>
    <w:rPr>
      <w:i/>
      <w:sz w:val="24"/>
      <w:lang w:val="en-US"/>
    </w:rPr>
  </w:style>
  <w:style w:type="paragraph" w:customStyle="1" w:styleId="0sssh">
    <w:name w:val="0sssh"/>
    <w:basedOn w:val="sssh"/>
    <w:next w:val="Normal"/>
    <w:rsid w:val="00AA2105"/>
    <w:pPr>
      <w:pageBreakBefore/>
      <w:spacing w:before="0"/>
    </w:pPr>
  </w:style>
  <w:style w:type="paragraph" w:customStyle="1" w:styleId="ssssh">
    <w:name w:val="ssssh"/>
    <w:basedOn w:val="sssh"/>
    <w:link w:val="sssshChar"/>
    <w:rsid w:val="00AA2105"/>
    <w:pPr>
      <w:spacing w:before="240"/>
    </w:pPr>
    <w:rPr>
      <w:sz w:val="22"/>
      <w:szCs w:val="18"/>
    </w:rPr>
  </w:style>
  <w:style w:type="paragraph" w:customStyle="1" w:styleId="0ssssh">
    <w:name w:val="0ssssh"/>
    <w:basedOn w:val="ssssh"/>
    <w:link w:val="0sssshChar"/>
    <w:rsid w:val="00AA2105"/>
    <w:pPr>
      <w:spacing w:before="0"/>
    </w:pPr>
  </w:style>
  <w:style w:type="paragraph" w:customStyle="1" w:styleId="AppNo">
    <w:name w:val="AppNo"/>
    <w:basedOn w:val="Normal"/>
    <w:semiHidden/>
    <w:rsid w:val="00AA2105"/>
    <w:rPr>
      <w:rFonts w:ascii="ITC Franklin Gothic Book" w:hAnsi="ITC Franklin Gothic Book"/>
      <w:b/>
      <w:color w:val="1B0069"/>
      <w:spacing w:val="-20"/>
      <w:sz w:val="36"/>
      <w:szCs w:val="36"/>
    </w:rPr>
  </w:style>
  <w:style w:type="paragraph" w:styleId="BalloonText">
    <w:name w:val="Balloon Text"/>
    <w:basedOn w:val="Normal"/>
    <w:link w:val="BalloonTextChar"/>
    <w:uiPriority w:val="99"/>
    <w:rsid w:val="00AA2105"/>
    <w:pPr>
      <w:spacing w:before="0" w:after="0" w:line="240" w:lineRule="auto"/>
    </w:pPr>
    <w:rPr>
      <w:rFonts w:ascii="Tahoma" w:hAnsi="Tahoma" w:cs="Tahoma"/>
      <w:sz w:val="16"/>
      <w:szCs w:val="16"/>
    </w:rPr>
  </w:style>
  <w:style w:type="paragraph" w:styleId="Caption">
    <w:name w:val="caption"/>
    <w:basedOn w:val="Normal"/>
    <w:next w:val="g"/>
    <w:link w:val="CaptionChar"/>
    <w:uiPriority w:val="35"/>
    <w:qFormat/>
    <w:rsid w:val="00AA2105"/>
    <w:pPr>
      <w:keepNext/>
      <w:tabs>
        <w:tab w:val="left" w:pos="1134"/>
      </w:tabs>
      <w:spacing w:before="240"/>
      <w:ind w:left="1134" w:hanging="1134"/>
    </w:pPr>
    <w:rPr>
      <w:b/>
      <w:bCs/>
      <w:color w:val="0098CD"/>
      <w:szCs w:val="20"/>
    </w:rPr>
  </w:style>
  <w:style w:type="character" w:styleId="CommentReference">
    <w:name w:val="annotation reference"/>
    <w:rsid w:val="00AA2105"/>
    <w:rPr>
      <w:sz w:val="16"/>
      <w:szCs w:val="16"/>
    </w:rPr>
  </w:style>
  <w:style w:type="paragraph" w:styleId="CommentText">
    <w:name w:val="annotation text"/>
    <w:basedOn w:val="Normal"/>
    <w:link w:val="CommentTextChar"/>
    <w:rsid w:val="00AA2105"/>
    <w:rPr>
      <w:sz w:val="20"/>
      <w:szCs w:val="20"/>
    </w:rPr>
  </w:style>
  <w:style w:type="paragraph" w:styleId="CommentSubject">
    <w:name w:val="annotation subject"/>
    <w:basedOn w:val="CommentText"/>
    <w:next w:val="CommentText"/>
    <w:link w:val="CommentSubjectChar"/>
    <w:uiPriority w:val="99"/>
    <w:rsid w:val="00AA2105"/>
    <w:rPr>
      <w:b/>
      <w:bCs/>
    </w:rPr>
  </w:style>
  <w:style w:type="paragraph" w:customStyle="1" w:styleId="CSend">
    <w:name w:val="CS_end"/>
    <w:basedOn w:val="Normal"/>
    <w:next w:val="Normal"/>
    <w:link w:val="CSendChar"/>
    <w:rsid w:val="00AA2105"/>
    <w:pPr>
      <w:pBdr>
        <w:top w:val="single" w:sz="24" w:space="1" w:color="0098CD"/>
      </w:pBdr>
      <w:spacing w:before="240" w:line="240" w:lineRule="auto"/>
    </w:pPr>
  </w:style>
  <w:style w:type="paragraph" w:styleId="DocumentMap">
    <w:name w:val="Document Map"/>
    <w:basedOn w:val="Normal"/>
    <w:link w:val="DocumentMapChar"/>
    <w:uiPriority w:val="99"/>
    <w:rsid w:val="00AA2105"/>
    <w:pPr>
      <w:shd w:val="clear" w:color="auto" w:fill="000080"/>
    </w:pPr>
    <w:rPr>
      <w:rFonts w:ascii="Tahoma" w:hAnsi="Tahoma" w:cs="Tahoma"/>
      <w:sz w:val="20"/>
      <w:szCs w:val="20"/>
    </w:rPr>
  </w:style>
  <w:style w:type="paragraph" w:styleId="EndnoteText">
    <w:name w:val="endnote text"/>
    <w:basedOn w:val="Normal"/>
    <w:link w:val="EndnoteTextChar"/>
    <w:uiPriority w:val="99"/>
    <w:rsid w:val="00AA2105"/>
    <w:rPr>
      <w:sz w:val="20"/>
      <w:szCs w:val="20"/>
    </w:rPr>
  </w:style>
  <w:style w:type="paragraph" w:customStyle="1" w:styleId="fNormal">
    <w:name w:val="fNormal"/>
    <w:basedOn w:val="Normal"/>
    <w:link w:val="fNormalChar"/>
    <w:uiPriority w:val="99"/>
    <w:rsid w:val="00AA2105"/>
    <w:pPr>
      <w:ind w:left="1134"/>
    </w:pPr>
  </w:style>
  <w:style w:type="paragraph" w:customStyle="1" w:styleId="fFormula">
    <w:name w:val="fFormula"/>
    <w:basedOn w:val="Normal"/>
    <w:rsid w:val="00AA2105"/>
    <w:pPr>
      <w:tabs>
        <w:tab w:val="left" w:pos="2268"/>
        <w:tab w:val="left" w:pos="2552"/>
        <w:tab w:val="left" w:pos="2835"/>
        <w:tab w:val="left" w:pos="3119"/>
      </w:tabs>
      <w:ind w:left="1134"/>
    </w:pPr>
  </w:style>
  <w:style w:type="paragraph" w:customStyle="1" w:styleId="fg">
    <w:name w:val="fg"/>
    <w:basedOn w:val="g"/>
    <w:rsid w:val="00AA2105"/>
    <w:pPr>
      <w:ind w:left="1134"/>
    </w:pPr>
  </w:style>
  <w:style w:type="paragraph" w:customStyle="1" w:styleId="find1">
    <w:name w:val="find 1"/>
    <w:basedOn w:val="fNormal"/>
    <w:link w:val="find1Char"/>
    <w:uiPriority w:val="99"/>
    <w:rsid w:val="00AA2105"/>
    <w:pPr>
      <w:tabs>
        <w:tab w:val="left" w:pos="1418"/>
      </w:tabs>
      <w:spacing w:before="0"/>
      <w:ind w:left="1418" w:hanging="284"/>
    </w:pPr>
    <w:rPr>
      <w:rFonts w:cs="Arial"/>
    </w:rPr>
  </w:style>
  <w:style w:type="character" w:customStyle="1" w:styleId="find1Char">
    <w:name w:val="find 1 Char"/>
    <w:link w:val="find1"/>
    <w:uiPriority w:val="99"/>
    <w:rsid w:val="00AA2105"/>
    <w:rPr>
      <w:rFonts w:ascii="Calibri" w:hAnsi="Calibri" w:cs="Arial"/>
      <w:sz w:val="22"/>
      <w:szCs w:val="21"/>
      <w:lang w:eastAsia="en-US"/>
    </w:rPr>
  </w:style>
  <w:style w:type="paragraph" w:customStyle="1" w:styleId="find2">
    <w:name w:val="find 2"/>
    <w:basedOn w:val="Normal"/>
    <w:uiPriority w:val="99"/>
    <w:rsid w:val="00AA2105"/>
    <w:pPr>
      <w:tabs>
        <w:tab w:val="left" w:pos="1418"/>
        <w:tab w:val="left" w:pos="1701"/>
      </w:tabs>
      <w:spacing w:before="0"/>
      <w:ind w:left="1701" w:hanging="567"/>
    </w:pPr>
    <w:rPr>
      <w:rFonts w:cs="Arial"/>
      <w:lang w:val="en-US"/>
    </w:rPr>
  </w:style>
  <w:style w:type="paragraph" w:customStyle="1" w:styleId="find3">
    <w:name w:val="find 3"/>
    <w:basedOn w:val="find1"/>
    <w:link w:val="find3Char"/>
    <w:rsid w:val="00AA2105"/>
    <w:pPr>
      <w:tabs>
        <w:tab w:val="left" w:pos="1701"/>
        <w:tab w:val="left" w:pos="1985"/>
      </w:tabs>
      <w:ind w:left="1985" w:hanging="851"/>
    </w:pPr>
  </w:style>
  <w:style w:type="character" w:customStyle="1" w:styleId="find3Char">
    <w:name w:val="find 3 Char"/>
    <w:link w:val="find3"/>
    <w:rsid w:val="00AA2105"/>
    <w:rPr>
      <w:rFonts w:ascii="Calibri" w:hAnsi="Calibri" w:cs="Arial"/>
      <w:sz w:val="22"/>
      <w:szCs w:val="21"/>
      <w:lang w:eastAsia="en-US"/>
    </w:rPr>
  </w:style>
  <w:style w:type="paragraph" w:customStyle="1" w:styleId="find4">
    <w:name w:val="find 4"/>
    <w:basedOn w:val="find3"/>
    <w:link w:val="find4Char"/>
    <w:rsid w:val="00AA2105"/>
    <w:pPr>
      <w:tabs>
        <w:tab w:val="left" w:pos="2268"/>
      </w:tabs>
      <w:ind w:left="2268" w:hanging="1134"/>
    </w:pPr>
  </w:style>
  <w:style w:type="character" w:customStyle="1" w:styleId="find4Char">
    <w:name w:val="find 4 Char"/>
    <w:link w:val="find4"/>
    <w:rsid w:val="00AA2105"/>
    <w:rPr>
      <w:rFonts w:ascii="Calibri" w:hAnsi="Calibri" w:cs="Arial"/>
      <w:sz w:val="22"/>
      <w:szCs w:val="21"/>
      <w:lang w:eastAsia="en-US"/>
    </w:rPr>
  </w:style>
  <w:style w:type="paragraph" w:customStyle="1" w:styleId="find5">
    <w:name w:val="find 5"/>
    <w:basedOn w:val="find4"/>
    <w:link w:val="find5Char"/>
    <w:rsid w:val="00AA2105"/>
    <w:pPr>
      <w:tabs>
        <w:tab w:val="left" w:pos="2552"/>
      </w:tabs>
      <w:ind w:left="2552" w:hanging="1418"/>
    </w:pPr>
  </w:style>
  <w:style w:type="character" w:customStyle="1" w:styleId="find5Char">
    <w:name w:val="find 5 Char"/>
    <w:link w:val="find5"/>
    <w:rsid w:val="00AA2105"/>
    <w:rPr>
      <w:rFonts w:ascii="Calibri" w:hAnsi="Calibri" w:cs="Arial"/>
      <w:sz w:val="22"/>
      <w:szCs w:val="21"/>
      <w:lang w:eastAsia="en-US"/>
    </w:rPr>
  </w:style>
  <w:style w:type="paragraph" w:customStyle="1" w:styleId="find6">
    <w:name w:val="find 6"/>
    <w:basedOn w:val="find5"/>
    <w:link w:val="find6Char"/>
    <w:rsid w:val="00AA2105"/>
    <w:pPr>
      <w:tabs>
        <w:tab w:val="left" w:pos="2835"/>
      </w:tabs>
      <w:ind w:left="2835" w:hanging="1701"/>
    </w:pPr>
  </w:style>
  <w:style w:type="character" w:customStyle="1" w:styleId="find6Char">
    <w:name w:val="find 6 Char"/>
    <w:link w:val="find6"/>
    <w:rsid w:val="00AA2105"/>
    <w:rPr>
      <w:rFonts w:ascii="Calibri" w:hAnsi="Calibri" w:cs="Arial"/>
      <w:sz w:val="22"/>
      <w:szCs w:val="21"/>
      <w:lang w:eastAsia="en-US"/>
    </w:rPr>
  </w:style>
  <w:style w:type="paragraph" w:customStyle="1" w:styleId="find7">
    <w:name w:val="find 7"/>
    <w:basedOn w:val="find6"/>
    <w:link w:val="find7Char"/>
    <w:rsid w:val="00AA2105"/>
    <w:pPr>
      <w:tabs>
        <w:tab w:val="left" w:pos="3119"/>
      </w:tabs>
      <w:ind w:left="3119" w:hanging="1985"/>
    </w:pPr>
  </w:style>
  <w:style w:type="character" w:customStyle="1" w:styleId="find7Char">
    <w:name w:val="find 7 Char"/>
    <w:link w:val="find7"/>
    <w:rsid w:val="00AA2105"/>
    <w:rPr>
      <w:rFonts w:ascii="Calibri" w:hAnsi="Calibri" w:cs="Arial"/>
      <w:sz w:val="22"/>
      <w:szCs w:val="21"/>
      <w:lang w:eastAsia="en-US"/>
    </w:rPr>
  </w:style>
  <w:style w:type="paragraph" w:customStyle="1" w:styleId="fmhrr">
    <w:name w:val="fmh rr"/>
    <w:basedOn w:val="fmh"/>
    <w:link w:val="fmhrrChar"/>
    <w:rsid w:val="00AA2105"/>
    <w:rPr>
      <w:color w:val="0000FF"/>
      <w:u w:val="single"/>
    </w:rPr>
  </w:style>
  <w:style w:type="character" w:customStyle="1" w:styleId="fmhrrChar">
    <w:name w:val="fmh rr Char"/>
    <w:link w:val="fmhrr"/>
    <w:rsid w:val="00AA2105"/>
    <w:rPr>
      <w:rFonts w:ascii="Calibri" w:hAnsi="Calibri" w:cs="Arial"/>
      <w:b/>
      <w:color w:val="0000FF"/>
      <w:sz w:val="25"/>
      <w:szCs w:val="22"/>
      <w:u w:val="single"/>
      <w:lang w:eastAsia="en-US"/>
    </w:rPr>
  </w:style>
  <w:style w:type="character" w:customStyle="1" w:styleId="fNormalChar">
    <w:name w:val="fNormal Char"/>
    <w:link w:val="fNormal"/>
    <w:uiPriority w:val="99"/>
    <w:rsid w:val="00AA2105"/>
    <w:rPr>
      <w:rFonts w:ascii="Calibri" w:hAnsi="Calibri"/>
      <w:sz w:val="22"/>
      <w:szCs w:val="21"/>
      <w:lang w:eastAsia="en-US"/>
    </w:rPr>
  </w:style>
  <w:style w:type="paragraph" w:customStyle="1" w:styleId="note0">
    <w:name w:val="note"/>
    <w:basedOn w:val="0note"/>
    <w:next w:val="Normal"/>
    <w:link w:val="noteChar"/>
    <w:uiPriority w:val="99"/>
    <w:rsid w:val="00AA2105"/>
    <w:pPr>
      <w:spacing w:after="240"/>
    </w:pPr>
  </w:style>
  <w:style w:type="paragraph" w:customStyle="1" w:styleId="fnote">
    <w:name w:val="fnote"/>
    <w:basedOn w:val="note0"/>
    <w:link w:val="fnoteChar"/>
    <w:uiPriority w:val="99"/>
    <w:rsid w:val="00AA2105"/>
    <w:pPr>
      <w:ind w:left="1134"/>
    </w:pPr>
  </w:style>
  <w:style w:type="character" w:styleId="FollowedHyperlink">
    <w:name w:val="FollowedHyperlink"/>
    <w:rsid w:val="00AA2105"/>
    <w:rPr>
      <w:rFonts w:cs="Times New Roman"/>
      <w:color w:val="0000FF"/>
      <w:u w:val="single"/>
    </w:rPr>
  </w:style>
  <w:style w:type="paragraph" w:styleId="Footer">
    <w:name w:val="footer"/>
    <w:basedOn w:val="Normal"/>
    <w:link w:val="FooterChar"/>
    <w:unhideWhenUsed/>
    <w:rsid w:val="00AA2105"/>
    <w:pPr>
      <w:spacing w:before="0" w:after="0" w:line="240" w:lineRule="auto"/>
      <w:jc w:val="center"/>
    </w:pPr>
    <w:rPr>
      <w:b/>
      <w:sz w:val="16"/>
    </w:rPr>
  </w:style>
  <w:style w:type="character" w:styleId="FootnoteReference">
    <w:name w:val="footnote reference"/>
    <w:uiPriority w:val="99"/>
    <w:semiHidden/>
    <w:rsid w:val="00AA2105"/>
    <w:rPr>
      <w:rFonts w:cs="Times New Roman"/>
      <w:vertAlign w:val="superscript"/>
    </w:rPr>
  </w:style>
  <w:style w:type="paragraph" w:styleId="FootnoteText">
    <w:name w:val="footnote text"/>
    <w:basedOn w:val="Normal"/>
    <w:link w:val="FootnoteTextChar"/>
    <w:uiPriority w:val="99"/>
    <w:semiHidden/>
    <w:rsid w:val="00AA2105"/>
    <w:rPr>
      <w:sz w:val="20"/>
      <w:szCs w:val="20"/>
    </w:rPr>
  </w:style>
  <w:style w:type="paragraph" w:customStyle="1" w:styleId="Formula">
    <w:name w:val="Formula"/>
    <w:basedOn w:val="Normal"/>
    <w:rsid w:val="00AA2105"/>
    <w:pPr>
      <w:spacing w:before="0" w:after="80"/>
    </w:pPr>
  </w:style>
  <w:style w:type="paragraph" w:customStyle="1" w:styleId="q">
    <w:name w:val="q"/>
    <w:basedOn w:val="Normal"/>
    <w:next w:val="qso"/>
    <w:rsid w:val="00AA2105"/>
    <w:pPr>
      <w:spacing w:before="120"/>
      <w:ind w:left="567" w:right="567"/>
    </w:pPr>
    <w:rPr>
      <w:i/>
    </w:rPr>
  </w:style>
  <w:style w:type="paragraph" w:customStyle="1" w:styleId="qind1">
    <w:name w:val="q ind 1"/>
    <w:basedOn w:val="q"/>
    <w:rsid w:val="00AA2105"/>
    <w:pPr>
      <w:tabs>
        <w:tab w:val="left" w:pos="851"/>
      </w:tabs>
      <w:spacing w:before="0"/>
      <w:ind w:left="851" w:hanging="284"/>
    </w:pPr>
  </w:style>
  <w:style w:type="paragraph" w:customStyle="1" w:styleId="fq">
    <w:name w:val="fq"/>
    <w:basedOn w:val="fNormal"/>
    <w:rsid w:val="00AA2105"/>
    <w:pPr>
      <w:ind w:left="1418"/>
    </w:pPr>
    <w:rPr>
      <w:i/>
    </w:rPr>
  </w:style>
  <w:style w:type="paragraph" w:customStyle="1" w:styleId="g">
    <w:name w:val="g"/>
    <w:basedOn w:val="Normal"/>
    <w:next w:val="note0"/>
    <w:rsid w:val="00AA2105"/>
    <w:pPr>
      <w:tabs>
        <w:tab w:val="left" w:pos="0"/>
        <w:tab w:val="left" w:pos="709"/>
        <w:tab w:val="left" w:pos="1134"/>
      </w:tabs>
    </w:pPr>
    <w:rPr>
      <w:rFonts w:cs="Arial"/>
      <w:noProof/>
      <w:szCs w:val="16"/>
      <w:lang w:eastAsia="en-AU"/>
    </w:rPr>
  </w:style>
  <w:style w:type="paragraph" w:styleId="Header">
    <w:name w:val="header"/>
    <w:basedOn w:val="Normal"/>
    <w:link w:val="HeaderChar"/>
    <w:uiPriority w:val="99"/>
    <w:rsid w:val="00AA2105"/>
    <w:pPr>
      <w:spacing w:before="0" w:after="0"/>
    </w:pPr>
  </w:style>
  <w:style w:type="character" w:styleId="Hyperlink">
    <w:name w:val="Hyperlink"/>
    <w:uiPriority w:val="99"/>
    <w:rsid w:val="00AA2105"/>
    <w:rPr>
      <w:rFonts w:ascii="Calibri" w:hAnsi="Calibri" w:cs="Times New Roman"/>
      <w:color w:val="0000FF"/>
      <w:u w:val="single"/>
    </w:rPr>
  </w:style>
  <w:style w:type="paragraph" w:customStyle="1" w:styleId="ind1">
    <w:name w:val="ind 1"/>
    <w:basedOn w:val="Normal"/>
    <w:link w:val="ind1Char"/>
    <w:rsid w:val="00AA2105"/>
    <w:pPr>
      <w:tabs>
        <w:tab w:val="left" w:pos="567"/>
      </w:tabs>
      <w:spacing w:before="0"/>
      <w:ind w:left="284" w:hanging="284"/>
    </w:pPr>
    <w:rPr>
      <w:rFonts w:cs="Arial"/>
      <w:lang w:val="en-US"/>
    </w:rPr>
  </w:style>
  <w:style w:type="character" w:customStyle="1" w:styleId="ind1Char">
    <w:name w:val="ind 1 Char"/>
    <w:link w:val="ind1"/>
    <w:rsid w:val="00AA2105"/>
    <w:rPr>
      <w:rFonts w:ascii="Calibri" w:hAnsi="Calibri" w:cs="Arial"/>
      <w:sz w:val="22"/>
      <w:szCs w:val="21"/>
      <w:lang w:val="en-US" w:eastAsia="en-US"/>
    </w:rPr>
  </w:style>
  <w:style w:type="paragraph" w:customStyle="1" w:styleId="ind2">
    <w:name w:val="ind 2"/>
    <w:basedOn w:val="ind1"/>
    <w:link w:val="ind2Char"/>
    <w:rsid w:val="00AA2105"/>
    <w:pPr>
      <w:tabs>
        <w:tab w:val="left" w:pos="284"/>
      </w:tabs>
      <w:ind w:left="567" w:hanging="567"/>
    </w:pPr>
  </w:style>
  <w:style w:type="character" w:customStyle="1" w:styleId="ind2Char">
    <w:name w:val="ind 2 Char"/>
    <w:link w:val="ind2"/>
    <w:rsid w:val="00AA2105"/>
    <w:rPr>
      <w:rFonts w:ascii="Calibri" w:hAnsi="Calibri" w:cs="Arial"/>
      <w:sz w:val="22"/>
      <w:szCs w:val="21"/>
      <w:lang w:val="en-US" w:eastAsia="en-US"/>
    </w:rPr>
  </w:style>
  <w:style w:type="paragraph" w:customStyle="1" w:styleId="ind3">
    <w:name w:val="ind 3"/>
    <w:basedOn w:val="ind2"/>
    <w:link w:val="ind3Char"/>
    <w:rsid w:val="00AA2105"/>
    <w:pPr>
      <w:tabs>
        <w:tab w:val="left" w:pos="851"/>
      </w:tabs>
      <w:ind w:left="851" w:hanging="851"/>
    </w:pPr>
  </w:style>
  <w:style w:type="character" w:customStyle="1" w:styleId="ind3Char">
    <w:name w:val="ind 3 Char"/>
    <w:link w:val="ind3"/>
    <w:rsid w:val="00AA2105"/>
    <w:rPr>
      <w:rFonts w:ascii="Calibri" w:hAnsi="Calibri" w:cs="Arial"/>
      <w:sz w:val="22"/>
      <w:szCs w:val="21"/>
      <w:lang w:val="en-US" w:eastAsia="en-US"/>
    </w:rPr>
  </w:style>
  <w:style w:type="paragraph" w:customStyle="1" w:styleId="ind4">
    <w:name w:val="ind 4"/>
    <w:basedOn w:val="ind3"/>
    <w:link w:val="ind4Char"/>
    <w:rsid w:val="00AA2105"/>
    <w:pPr>
      <w:tabs>
        <w:tab w:val="left" w:pos="1134"/>
      </w:tabs>
      <w:ind w:left="1134" w:hanging="1134"/>
    </w:pPr>
  </w:style>
  <w:style w:type="character" w:customStyle="1" w:styleId="ind4Char">
    <w:name w:val="ind 4 Char"/>
    <w:link w:val="ind4"/>
    <w:rsid w:val="00AA2105"/>
    <w:rPr>
      <w:rFonts w:ascii="Calibri" w:hAnsi="Calibri" w:cs="Arial"/>
      <w:sz w:val="22"/>
      <w:szCs w:val="21"/>
      <w:lang w:val="en-US" w:eastAsia="en-US"/>
    </w:rPr>
  </w:style>
  <w:style w:type="paragraph" w:customStyle="1" w:styleId="ind5">
    <w:name w:val="ind 5"/>
    <w:basedOn w:val="ind4"/>
    <w:link w:val="ind5Char"/>
    <w:rsid w:val="00AA2105"/>
    <w:pPr>
      <w:tabs>
        <w:tab w:val="left" w:pos="1418"/>
      </w:tabs>
      <w:ind w:left="1418" w:hanging="1418"/>
    </w:pPr>
  </w:style>
  <w:style w:type="character" w:customStyle="1" w:styleId="ind5Char">
    <w:name w:val="ind 5 Char"/>
    <w:link w:val="ind5"/>
    <w:rsid w:val="00AA2105"/>
    <w:rPr>
      <w:rFonts w:ascii="Calibri" w:hAnsi="Calibri" w:cs="Arial"/>
      <w:sz w:val="22"/>
      <w:szCs w:val="21"/>
      <w:lang w:val="en-US" w:eastAsia="en-US"/>
    </w:rPr>
  </w:style>
  <w:style w:type="paragraph" w:customStyle="1" w:styleId="ind6">
    <w:name w:val="ind 6"/>
    <w:basedOn w:val="ind5"/>
    <w:link w:val="ind6Char"/>
    <w:rsid w:val="00AA2105"/>
    <w:pPr>
      <w:tabs>
        <w:tab w:val="left" w:pos="1701"/>
      </w:tabs>
      <w:ind w:left="1701" w:hanging="1701"/>
    </w:pPr>
  </w:style>
  <w:style w:type="character" w:customStyle="1" w:styleId="ind6Char">
    <w:name w:val="ind 6 Char"/>
    <w:link w:val="ind6"/>
    <w:rsid w:val="00AA2105"/>
    <w:rPr>
      <w:rFonts w:ascii="Calibri" w:hAnsi="Calibri" w:cs="Arial"/>
      <w:sz w:val="22"/>
      <w:szCs w:val="21"/>
      <w:lang w:val="en-US" w:eastAsia="en-US"/>
    </w:rPr>
  </w:style>
  <w:style w:type="paragraph" w:customStyle="1" w:styleId="ind7">
    <w:name w:val="ind 7"/>
    <w:basedOn w:val="ind6"/>
    <w:link w:val="ind7Char"/>
    <w:rsid w:val="00AA2105"/>
    <w:pPr>
      <w:tabs>
        <w:tab w:val="left" w:pos="1985"/>
      </w:tabs>
      <w:ind w:left="1985" w:hanging="1985"/>
    </w:pPr>
  </w:style>
  <w:style w:type="character" w:customStyle="1" w:styleId="ind7Char">
    <w:name w:val="ind 7 Char"/>
    <w:link w:val="ind7"/>
    <w:rsid w:val="00AA2105"/>
    <w:rPr>
      <w:rFonts w:ascii="Calibri" w:hAnsi="Calibri" w:cs="Arial"/>
      <w:sz w:val="22"/>
      <w:szCs w:val="21"/>
      <w:lang w:val="en-US" w:eastAsia="en-US"/>
    </w:rPr>
  </w:style>
  <w:style w:type="paragraph" w:customStyle="1" w:styleId="ind10">
    <w:name w:val="ind1"/>
    <w:basedOn w:val="Normal"/>
    <w:semiHidden/>
    <w:rsid w:val="00AA2105"/>
    <w:pPr>
      <w:keepLines w:val="0"/>
      <w:spacing w:after="80"/>
      <w:ind w:left="284" w:hanging="284"/>
    </w:pPr>
    <w:rPr>
      <w:lang w:val="en-US"/>
    </w:rPr>
  </w:style>
  <w:style w:type="paragraph" w:styleId="Index1">
    <w:name w:val="index 1"/>
    <w:basedOn w:val="Normal"/>
    <w:next w:val="Normal"/>
    <w:autoRedefine/>
    <w:semiHidden/>
    <w:rsid w:val="00AA2105"/>
    <w:pPr>
      <w:ind w:left="210" w:hanging="210"/>
    </w:pPr>
  </w:style>
  <w:style w:type="paragraph" w:styleId="Index2">
    <w:name w:val="index 2"/>
    <w:basedOn w:val="Normal"/>
    <w:next w:val="Normal"/>
    <w:autoRedefine/>
    <w:semiHidden/>
    <w:rsid w:val="00AA2105"/>
    <w:pPr>
      <w:ind w:left="420" w:hanging="210"/>
    </w:pPr>
  </w:style>
  <w:style w:type="paragraph" w:styleId="Index3">
    <w:name w:val="index 3"/>
    <w:basedOn w:val="Normal"/>
    <w:next w:val="Normal"/>
    <w:autoRedefine/>
    <w:semiHidden/>
    <w:rsid w:val="00AA2105"/>
    <w:pPr>
      <w:ind w:left="630" w:hanging="210"/>
    </w:pPr>
  </w:style>
  <w:style w:type="paragraph" w:styleId="Index4">
    <w:name w:val="index 4"/>
    <w:basedOn w:val="Normal"/>
    <w:next w:val="Normal"/>
    <w:autoRedefine/>
    <w:semiHidden/>
    <w:rsid w:val="00AA2105"/>
    <w:pPr>
      <w:ind w:left="840" w:hanging="210"/>
    </w:pPr>
  </w:style>
  <w:style w:type="paragraph" w:styleId="Index5">
    <w:name w:val="index 5"/>
    <w:basedOn w:val="Normal"/>
    <w:next w:val="Normal"/>
    <w:autoRedefine/>
    <w:semiHidden/>
    <w:rsid w:val="00AA2105"/>
    <w:pPr>
      <w:ind w:left="1050" w:hanging="210"/>
    </w:pPr>
  </w:style>
  <w:style w:type="paragraph" w:styleId="Index6">
    <w:name w:val="index 6"/>
    <w:basedOn w:val="Normal"/>
    <w:next w:val="Normal"/>
    <w:autoRedefine/>
    <w:semiHidden/>
    <w:rsid w:val="00AA2105"/>
    <w:pPr>
      <w:ind w:left="1260" w:hanging="210"/>
    </w:pPr>
  </w:style>
  <w:style w:type="paragraph" w:styleId="Index7">
    <w:name w:val="index 7"/>
    <w:basedOn w:val="Normal"/>
    <w:next w:val="Normal"/>
    <w:autoRedefine/>
    <w:semiHidden/>
    <w:rsid w:val="00AA2105"/>
    <w:pPr>
      <w:ind w:left="1470" w:hanging="210"/>
    </w:pPr>
  </w:style>
  <w:style w:type="paragraph" w:styleId="Index8">
    <w:name w:val="index 8"/>
    <w:basedOn w:val="Normal"/>
    <w:next w:val="Normal"/>
    <w:autoRedefine/>
    <w:semiHidden/>
    <w:rsid w:val="00AA2105"/>
    <w:pPr>
      <w:ind w:left="1680" w:hanging="210"/>
    </w:pPr>
  </w:style>
  <w:style w:type="paragraph" w:styleId="Index9">
    <w:name w:val="index 9"/>
    <w:basedOn w:val="Normal"/>
    <w:next w:val="Normal"/>
    <w:autoRedefine/>
    <w:semiHidden/>
    <w:rsid w:val="00AA2105"/>
    <w:pPr>
      <w:ind w:left="1890" w:hanging="210"/>
    </w:pPr>
  </w:style>
  <w:style w:type="paragraph" w:styleId="IndexHeading">
    <w:name w:val="index heading"/>
    <w:basedOn w:val="Normal"/>
    <w:next w:val="Index1"/>
    <w:semiHidden/>
    <w:rsid w:val="00AA2105"/>
    <w:rPr>
      <w:rFonts w:ascii="Arial" w:hAnsi="Arial" w:cs="Arial"/>
      <w:b/>
      <w:bCs/>
    </w:rPr>
  </w:style>
  <w:style w:type="paragraph" w:customStyle="1" w:styleId="kapfooter">
    <w:name w:val="kap_footer"/>
    <w:basedOn w:val="Normal"/>
    <w:rsid w:val="00AA2105"/>
    <w:pPr>
      <w:keepLines w:val="0"/>
      <w:spacing w:before="360" w:after="0" w:line="240" w:lineRule="auto"/>
      <w:ind w:right="-1225"/>
      <w:jc w:val="right"/>
    </w:pPr>
  </w:style>
  <w:style w:type="paragraph" w:styleId="List2">
    <w:name w:val="List 2"/>
    <w:basedOn w:val="Normal"/>
    <w:semiHidden/>
    <w:rsid w:val="00AA2105"/>
    <w:pPr>
      <w:ind w:left="566" w:hanging="283"/>
    </w:pPr>
  </w:style>
  <w:style w:type="paragraph" w:styleId="List3">
    <w:name w:val="List 3"/>
    <w:basedOn w:val="Normal"/>
    <w:semiHidden/>
    <w:rsid w:val="00AA2105"/>
    <w:pPr>
      <w:ind w:left="849" w:hanging="283"/>
    </w:pPr>
  </w:style>
  <w:style w:type="paragraph" w:styleId="List4">
    <w:name w:val="List 4"/>
    <w:basedOn w:val="Normal"/>
    <w:semiHidden/>
    <w:rsid w:val="00AA2105"/>
    <w:pPr>
      <w:ind w:left="1132" w:hanging="283"/>
    </w:pPr>
  </w:style>
  <w:style w:type="paragraph" w:styleId="List5">
    <w:name w:val="List 5"/>
    <w:basedOn w:val="Normal"/>
    <w:semiHidden/>
    <w:rsid w:val="00AA2105"/>
    <w:pPr>
      <w:numPr>
        <w:numId w:val="10"/>
      </w:numPr>
      <w:tabs>
        <w:tab w:val="clear" w:pos="360"/>
      </w:tabs>
      <w:ind w:left="1415" w:hanging="283"/>
    </w:pPr>
  </w:style>
  <w:style w:type="paragraph" w:styleId="ListBullet">
    <w:name w:val="List Bullet"/>
    <w:basedOn w:val="Normal"/>
    <w:link w:val="ListBulletChar"/>
    <w:semiHidden/>
    <w:rsid w:val="00AA2105"/>
    <w:pPr>
      <w:numPr>
        <w:numId w:val="6"/>
      </w:numPr>
      <w:tabs>
        <w:tab w:val="clear" w:pos="643"/>
        <w:tab w:val="num" w:pos="360"/>
      </w:tabs>
      <w:ind w:left="360"/>
    </w:pPr>
  </w:style>
  <w:style w:type="paragraph" w:styleId="ListBullet2">
    <w:name w:val="List Bullet 2"/>
    <w:basedOn w:val="Normal"/>
    <w:link w:val="ListBullet2Char"/>
    <w:semiHidden/>
    <w:rsid w:val="00AA2105"/>
    <w:pPr>
      <w:numPr>
        <w:numId w:val="7"/>
      </w:numPr>
      <w:tabs>
        <w:tab w:val="clear" w:pos="926"/>
        <w:tab w:val="num" w:pos="643"/>
      </w:tabs>
      <w:ind w:left="643"/>
    </w:pPr>
  </w:style>
  <w:style w:type="paragraph" w:styleId="ListBullet3">
    <w:name w:val="List Bullet 3"/>
    <w:basedOn w:val="Normal"/>
    <w:semiHidden/>
    <w:rsid w:val="00AA2105"/>
    <w:pPr>
      <w:numPr>
        <w:numId w:val="8"/>
      </w:numPr>
      <w:tabs>
        <w:tab w:val="clear" w:pos="1209"/>
        <w:tab w:val="num" w:pos="926"/>
      </w:tabs>
      <w:ind w:left="926"/>
    </w:pPr>
  </w:style>
  <w:style w:type="paragraph" w:styleId="ListBullet4">
    <w:name w:val="List Bullet 4"/>
    <w:basedOn w:val="Normal"/>
    <w:semiHidden/>
    <w:rsid w:val="00AA2105"/>
    <w:pPr>
      <w:numPr>
        <w:numId w:val="9"/>
      </w:numPr>
      <w:tabs>
        <w:tab w:val="clear" w:pos="1492"/>
        <w:tab w:val="num" w:pos="1209"/>
      </w:tabs>
      <w:ind w:left="1209"/>
    </w:pPr>
  </w:style>
  <w:style w:type="paragraph" w:styleId="ListBullet5">
    <w:name w:val="List Bullet 5"/>
    <w:basedOn w:val="Normal"/>
    <w:semiHidden/>
    <w:rsid w:val="00AA2105"/>
    <w:pPr>
      <w:tabs>
        <w:tab w:val="num" w:pos="643"/>
      </w:tabs>
      <w:ind w:left="643" w:hanging="360"/>
    </w:pPr>
  </w:style>
  <w:style w:type="paragraph" w:styleId="ListContinue">
    <w:name w:val="List Continue"/>
    <w:basedOn w:val="Normal"/>
    <w:semiHidden/>
    <w:rsid w:val="00AA2105"/>
    <w:pPr>
      <w:ind w:left="283"/>
    </w:pPr>
  </w:style>
  <w:style w:type="paragraph" w:styleId="ListContinue2">
    <w:name w:val="List Continue 2"/>
    <w:basedOn w:val="Normal"/>
    <w:semiHidden/>
    <w:rsid w:val="00AA2105"/>
    <w:pPr>
      <w:ind w:left="566"/>
    </w:pPr>
  </w:style>
  <w:style w:type="paragraph" w:styleId="ListContinue3">
    <w:name w:val="List Continue 3"/>
    <w:basedOn w:val="Normal"/>
    <w:semiHidden/>
    <w:rsid w:val="00AA2105"/>
    <w:pPr>
      <w:ind w:left="849"/>
    </w:pPr>
  </w:style>
  <w:style w:type="paragraph" w:styleId="ListContinue4">
    <w:name w:val="List Continue 4"/>
    <w:basedOn w:val="Normal"/>
    <w:semiHidden/>
    <w:rsid w:val="00AA2105"/>
    <w:pPr>
      <w:ind w:left="1132"/>
    </w:pPr>
  </w:style>
  <w:style w:type="paragraph" w:styleId="ListContinue5">
    <w:name w:val="List Continue 5"/>
    <w:basedOn w:val="Normal"/>
    <w:semiHidden/>
    <w:rsid w:val="00AA2105"/>
    <w:pPr>
      <w:numPr>
        <w:numId w:val="15"/>
      </w:numPr>
      <w:tabs>
        <w:tab w:val="clear" w:pos="360"/>
      </w:tabs>
      <w:ind w:left="1415" w:firstLine="0"/>
    </w:pPr>
  </w:style>
  <w:style w:type="paragraph" w:customStyle="1" w:styleId="ListNormal">
    <w:name w:val="List Normal"/>
    <w:basedOn w:val="Normal"/>
    <w:semiHidden/>
    <w:rsid w:val="00AA2105"/>
    <w:pPr>
      <w:spacing w:before="40"/>
    </w:pPr>
  </w:style>
  <w:style w:type="paragraph" w:styleId="ListNumber">
    <w:name w:val="List Number"/>
    <w:basedOn w:val="Normal"/>
    <w:semiHidden/>
    <w:rsid w:val="00AA2105"/>
    <w:pPr>
      <w:numPr>
        <w:numId w:val="11"/>
      </w:numPr>
      <w:tabs>
        <w:tab w:val="clear" w:pos="643"/>
        <w:tab w:val="num" w:pos="360"/>
      </w:tabs>
      <w:ind w:left="360"/>
    </w:pPr>
  </w:style>
  <w:style w:type="paragraph" w:styleId="ListNumber2">
    <w:name w:val="List Number 2"/>
    <w:basedOn w:val="Normal"/>
    <w:semiHidden/>
    <w:rsid w:val="00AA2105"/>
    <w:pPr>
      <w:numPr>
        <w:numId w:val="12"/>
      </w:numPr>
      <w:tabs>
        <w:tab w:val="clear" w:pos="926"/>
        <w:tab w:val="num" w:pos="643"/>
      </w:tabs>
      <w:ind w:left="643"/>
    </w:pPr>
  </w:style>
  <w:style w:type="paragraph" w:styleId="ListNumber3">
    <w:name w:val="List Number 3"/>
    <w:basedOn w:val="Normal"/>
    <w:semiHidden/>
    <w:rsid w:val="00AA2105"/>
    <w:pPr>
      <w:numPr>
        <w:numId w:val="13"/>
      </w:numPr>
      <w:tabs>
        <w:tab w:val="clear" w:pos="1209"/>
        <w:tab w:val="num" w:pos="926"/>
      </w:tabs>
      <w:ind w:left="926"/>
    </w:pPr>
  </w:style>
  <w:style w:type="paragraph" w:styleId="ListNumber4">
    <w:name w:val="List Number 4"/>
    <w:basedOn w:val="Normal"/>
    <w:semiHidden/>
    <w:rsid w:val="00AA2105"/>
    <w:pPr>
      <w:numPr>
        <w:numId w:val="14"/>
      </w:numPr>
      <w:tabs>
        <w:tab w:val="clear" w:pos="1492"/>
        <w:tab w:val="num" w:pos="1209"/>
      </w:tabs>
      <w:ind w:left="1209"/>
    </w:pPr>
  </w:style>
  <w:style w:type="paragraph" w:styleId="ListNumber5">
    <w:name w:val="List Number 5"/>
    <w:basedOn w:val="Normal"/>
    <w:semiHidden/>
    <w:rsid w:val="00AA2105"/>
    <w:pPr>
      <w:tabs>
        <w:tab w:val="num" w:pos="851"/>
      </w:tabs>
      <w:ind w:left="284"/>
    </w:pPr>
  </w:style>
  <w:style w:type="paragraph" w:customStyle="1" w:styleId="ListNo">
    <w:name w:val="ListNo"/>
    <w:basedOn w:val="Normal"/>
    <w:semiHidden/>
    <w:rsid w:val="00AA2105"/>
    <w:rPr>
      <w:b/>
      <w:color w:val="1B0069"/>
      <w:spacing w:val="-20"/>
      <w:sz w:val="36"/>
      <w:szCs w:val="36"/>
    </w:rPr>
  </w:style>
  <w:style w:type="paragraph" w:styleId="MacroText">
    <w:name w:val="macro"/>
    <w:semiHidden/>
    <w:rsid w:val="00AA2105"/>
    <w:pPr>
      <w:tabs>
        <w:tab w:val="left" w:pos="480"/>
        <w:tab w:val="left" w:pos="960"/>
        <w:tab w:val="left" w:pos="1440"/>
        <w:tab w:val="left" w:pos="1920"/>
        <w:tab w:val="left" w:pos="2400"/>
        <w:tab w:val="left" w:pos="2880"/>
        <w:tab w:val="left" w:pos="3360"/>
        <w:tab w:val="left" w:pos="3840"/>
        <w:tab w:val="left" w:pos="4320"/>
      </w:tabs>
      <w:spacing w:before="240" w:after="120" w:line="260" w:lineRule="atLeast"/>
    </w:pPr>
    <w:rPr>
      <w:rFonts w:ascii="Courier New" w:hAnsi="Courier New" w:cs="Courier New"/>
      <w:lang w:eastAsia="en-US"/>
    </w:rPr>
  </w:style>
  <w:style w:type="paragraph" w:styleId="MessageHeader">
    <w:name w:val="Message Header"/>
    <w:basedOn w:val="Normal"/>
    <w:semiHidden/>
    <w:rsid w:val="00AA210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mh">
    <w:name w:val="mh"/>
    <w:basedOn w:val="0mhindent"/>
    <w:next w:val="Normal"/>
    <w:link w:val="mhChar"/>
    <w:rsid w:val="00AA2105"/>
    <w:pPr>
      <w:pageBreakBefore w:val="0"/>
      <w:spacing w:before="800"/>
      <w:ind w:hanging="992"/>
    </w:pPr>
  </w:style>
  <w:style w:type="paragraph" w:customStyle="1" w:styleId="mhindent">
    <w:name w:val="mh indent"/>
    <w:basedOn w:val="mh"/>
    <w:rsid w:val="00AA2105"/>
    <w:pPr>
      <w:tabs>
        <w:tab w:val="clear" w:pos="0"/>
      </w:tabs>
      <w:ind w:firstLine="0"/>
    </w:pPr>
  </w:style>
  <w:style w:type="paragraph" w:customStyle="1" w:styleId="noteind2">
    <w:name w:val="note ind 2"/>
    <w:basedOn w:val="0note"/>
    <w:rsid w:val="00AA2105"/>
    <w:pPr>
      <w:tabs>
        <w:tab w:val="left" w:pos="142"/>
        <w:tab w:val="left" w:pos="284"/>
      </w:tabs>
      <w:spacing w:after="240"/>
      <w:ind w:left="284" w:hanging="284"/>
    </w:pPr>
  </w:style>
  <w:style w:type="paragraph" w:customStyle="1" w:styleId="noteind1">
    <w:name w:val="note ind 1"/>
    <w:basedOn w:val="noteind2"/>
    <w:rsid w:val="00AA2105"/>
    <w:pPr>
      <w:ind w:left="142" w:hanging="142"/>
    </w:pPr>
  </w:style>
  <w:style w:type="paragraph" w:customStyle="1" w:styleId="noteind3">
    <w:name w:val="note ind 3"/>
    <w:basedOn w:val="noteind2"/>
    <w:rsid w:val="00AA2105"/>
    <w:pPr>
      <w:tabs>
        <w:tab w:val="left" w:pos="425"/>
      </w:tabs>
      <w:ind w:left="425" w:hanging="425"/>
    </w:pPr>
  </w:style>
  <w:style w:type="paragraph" w:customStyle="1" w:styleId="noteind4">
    <w:name w:val="note ind 4"/>
    <w:basedOn w:val="noteind3"/>
    <w:rsid w:val="00AA2105"/>
    <w:pPr>
      <w:tabs>
        <w:tab w:val="left" w:pos="567"/>
      </w:tabs>
      <w:ind w:left="567" w:hanging="567"/>
    </w:pPr>
  </w:style>
  <w:style w:type="paragraph" w:customStyle="1" w:styleId="noteind5">
    <w:name w:val="note ind 5"/>
    <w:basedOn w:val="noteind4"/>
    <w:rsid w:val="00AA2105"/>
    <w:pPr>
      <w:tabs>
        <w:tab w:val="left" w:pos="709"/>
      </w:tabs>
      <w:ind w:left="709" w:hanging="709"/>
    </w:pPr>
  </w:style>
  <w:style w:type="paragraph" w:customStyle="1" w:styleId="noteind6">
    <w:name w:val="note ind 6"/>
    <w:basedOn w:val="noteind5"/>
    <w:rsid w:val="00AA2105"/>
    <w:pPr>
      <w:tabs>
        <w:tab w:val="left" w:pos="851"/>
      </w:tabs>
      <w:ind w:left="851" w:hanging="851"/>
    </w:pPr>
  </w:style>
  <w:style w:type="paragraph" w:customStyle="1" w:styleId="noteind7">
    <w:name w:val="note ind 7"/>
    <w:basedOn w:val="noteind6"/>
    <w:rsid w:val="00AA2105"/>
    <w:pPr>
      <w:tabs>
        <w:tab w:val="left" w:pos="992"/>
      </w:tabs>
      <w:ind w:left="992" w:hanging="992"/>
    </w:pPr>
  </w:style>
  <w:style w:type="paragraph" w:customStyle="1" w:styleId="Notes">
    <w:name w:val="Notes"/>
    <w:basedOn w:val="0mhindent"/>
    <w:qFormat/>
    <w:rsid w:val="00AA2105"/>
    <w:rPr>
      <w:i/>
      <w:sz w:val="36"/>
    </w:rPr>
  </w:style>
  <w:style w:type="character" w:styleId="PageNumber">
    <w:name w:val="page number"/>
    <w:uiPriority w:val="99"/>
    <w:rsid w:val="00AA2105"/>
    <w:rPr>
      <w:rFonts w:cs="Times New Roman"/>
    </w:rPr>
  </w:style>
  <w:style w:type="paragraph" w:styleId="PlainText">
    <w:name w:val="Plain Text"/>
    <w:basedOn w:val="Normal"/>
    <w:semiHidden/>
    <w:rsid w:val="00AA2105"/>
    <w:rPr>
      <w:rFonts w:ascii="Courier New" w:hAnsi="Courier New" w:cs="Courier New"/>
      <w:sz w:val="20"/>
      <w:szCs w:val="20"/>
    </w:rPr>
  </w:style>
  <w:style w:type="paragraph" w:customStyle="1" w:styleId="qind2">
    <w:name w:val="q ind 2"/>
    <w:basedOn w:val="qind1"/>
    <w:rsid w:val="00AA2105"/>
    <w:pPr>
      <w:tabs>
        <w:tab w:val="left" w:pos="1134"/>
      </w:tabs>
      <w:ind w:left="1134" w:hanging="567"/>
    </w:pPr>
    <w:rPr>
      <w:rFonts w:cs="Arial"/>
      <w:lang w:val="en-US"/>
    </w:rPr>
  </w:style>
  <w:style w:type="paragraph" w:customStyle="1" w:styleId="qind3">
    <w:name w:val="q ind 3"/>
    <w:basedOn w:val="q"/>
    <w:rsid w:val="00AA2105"/>
    <w:pPr>
      <w:tabs>
        <w:tab w:val="left" w:pos="851"/>
        <w:tab w:val="left" w:pos="1134"/>
        <w:tab w:val="left" w:pos="1418"/>
      </w:tabs>
      <w:spacing w:before="0"/>
      <w:ind w:left="1418" w:hanging="851"/>
    </w:pPr>
    <w:rPr>
      <w:rFonts w:cs="Arial"/>
      <w:lang w:val="en-US"/>
    </w:rPr>
  </w:style>
  <w:style w:type="paragraph" w:customStyle="1" w:styleId="qind4">
    <w:name w:val="q ind 4"/>
    <w:basedOn w:val="qind2"/>
    <w:rsid w:val="00AA2105"/>
    <w:pPr>
      <w:tabs>
        <w:tab w:val="left" w:pos="1418"/>
        <w:tab w:val="left" w:pos="1701"/>
      </w:tabs>
      <w:ind w:left="1701" w:hanging="1134"/>
    </w:pPr>
  </w:style>
  <w:style w:type="paragraph" w:customStyle="1" w:styleId="qind5">
    <w:name w:val="q ind 5"/>
    <w:basedOn w:val="qind4"/>
    <w:rsid w:val="00AA2105"/>
    <w:pPr>
      <w:ind w:left="1985" w:hanging="1418"/>
    </w:pPr>
    <w:rPr>
      <w:rFonts w:cs="Sabon"/>
    </w:rPr>
  </w:style>
  <w:style w:type="paragraph" w:customStyle="1" w:styleId="qind6">
    <w:name w:val="q ind 6"/>
    <w:basedOn w:val="q"/>
    <w:rsid w:val="00AA2105"/>
    <w:pPr>
      <w:tabs>
        <w:tab w:val="left" w:pos="851"/>
        <w:tab w:val="left" w:pos="1134"/>
        <w:tab w:val="left" w:pos="1418"/>
        <w:tab w:val="left" w:pos="1701"/>
        <w:tab w:val="left" w:pos="1985"/>
        <w:tab w:val="left" w:pos="2268"/>
      </w:tabs>
      <w:spacing w:before="0"/>
      <w:ind w:left="2268" w:hanging="1701"/>
    </w:pPr>
    <w:rPr>
      <w:rFonts w:cs="Arial"/>
      <w:lang w:val="en-US"/>
    </w:rPr>
  </w:style>
  <w:style w:type="paragraph" w:customStyle="1" w:styleId="qso">
    <w:name w:val="q_so"/>
    <w:basedOn w:val="Normal"/>
    <w:next w:val="Normal"/>
    <w:rsid w:val="00AA2105"/>
    <w:pPr>
      <w:spacing w:before="0"/>
      <w:ind w:left="2835" w:right="567"/>
      <w:jc w:val="right"/>
    </w:pPr>
    <w:rPr>
      <w:szCs w:val="16"/>
    </w:rPr>
  </w:style>
  <w:style w:type="paragraph" w:customStyle="1" w:styleId="versoheader">
    <w:name w:val="verso header"/>
    <w:basedOn w:val="Normal"/>
    <w:rsid w:val="00AA2105"/>
    <w:pPr>
      <w:tabs>
        <w:tab w:val="left" w:pos="-1134"/>
        <w:tab w:val="left" w:pos="0"/>
      </w:tabs>
      <w:spacing w:line="220" w:lineRule="atLeast"/>
      <w:ind w:left="-595" w:hanging="539"/>
    </w:pPr>
    <w:rPr>
      <w:b/>
      <w:sz w:val="18"/>
      <w:szCs w:val="18"/>
    </w:rPr>
  </w:style>
  <w:style w:type="paragraph" w:customStyle="1" w:styleId="rectoheader">
    <w:name w:val="recto header"/>
    <w:basedOn w:val="Normal"/>
    <w:rsid w:val="00AA2105"/>
    <w:pPr>
      <w:tabs>
        <w:tab w:val="left" w:pos="-1134"/>
        <w:tab w:val="left" w:pos="0"/>
      </w:tabs>
      <w:spacing w:before="0" w:after="0" w:line="220" w:lineRule="atLeast"/>
      <w:jc w:val="right"/>
    </w:pPr>
    <w:rPr>
      <w:b/>
      <w:sz w:val="16"/>
      <w:szCs w:val="18"/>
    </w:rPr>
  </w:style>
  <w:style w:type="paragraph" w:customStyle="1" w:styleId="rectofooter">
    <w:name w:val="recto_footer"/>
    <w:basedOn w:val="Normal"/>
    <w:rsid w:val="00AA2105"/>
    <w:pPr>
      <w:spacing w:before="360" w:after="0" w:line="180" w:lineRule="atLeast"/>
      <w:ind w:right="-709"/>
      <w:jc w:val="right"/>
    </w:pPr>
    <w:rPr>
      <w:sz w:val="14"/>
      <w:szCs w:val="14"/>
      <w:lang w:val="en-US"/>
    </w:rPr>
  </w:style>
  <w:style w:type="table" w:styleId="TableGrid">
    <w:name w:val="Table Grid"/>
    <w:basedOn w:val="TableNormal"/>
    <w:rsid w:val="00AA21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Authorities">
    <w:name w:val="table of authorities"/>
    <w:basedOn w:val="Normal"/>
    <w:next w:val="Normal"/>
    <w:semiHidden/>
    <w:rsid w:val="00AA2105"/>
    <w:pPr>
      <w:ind w:left="210" w:hanging="210"/>
    </w:pPr>
  </w:style>
  <w:style w:type="paragraph" w:styleId="TableofFigures">
    <w:name w:val="table of figures"/>
    <w:basedOn w:val="Normal"/>
    <w:next w:val="Normal"/>
    <w:semiHidden/>
    <w:rsid w:val="00AA2105"/>
  </w:style>
  <w:style w:type="paragraph" w:customStyle="1" w:styleId="th">
    <w:name w:val="th"/>
    <w:link w:val="thChar"/>
    <w:rsid w:val="00AA2105"/>
    <w:pPr>
      <w:keepNext/>
      <w:keepLines/>
      <w:spacing w:before="40" w:after="40" w:line="200" w:lineRule="atLeast"/>
      <w:jc w:val="center"/>
    </w:pPr>
    <w:rPr>
      <w:rFonts w:ascii="Calibri" w:hAnsi="Calibri" w:cs="Arial"/>
      <w:b/>
      <w:sz w:val="18"/>
      <w:szCs w:val="16"/>
      <w:lang w:eastAsia="en-US"/>
    </w:rPr>
  </w:style>
  <w:style w:type="character" w:customStyle="1" w:styleId="thChar">
    <w:name w:val="th Char"/>
    <w:link w:val="th"/>
    <w:rsid w:val="00AA2105"/>
    <w:rPr>
      <w:rFonts w:ascii="Calibri" w:hAnsi="Calibri" w:cs="Arial"/>
      <w:b/>
      <w:sz w:val="18"/>
      <w:szCs w:val="16"/>
      <w:lang w:eastAsia="en-US"/>
    </w:rPr>
  </w:style>
  <w:style w:type="paragraph" w:customStyle="1" w:styleId="TitleName">
    <w:name w:val="TitleName"/>
    <w:basedOn w:val="Normal"/>
    <w:rsid w:val="00AA2105"/>
    <w:pPr>
      <w:keepNext/>
      <w:spacing w:before="0" w:after="1100" w:line="400" w:lineRule="atLeast"/>
      <w:ind w:left="1134"/>
      <w:jc w:val="right"/>
      <w:outlineLvl w:val="0"/>
    </w:pPr>
    <w:rPr>
      <w:b/>
      <w:bCs/>
      <w:color w:val="1B0069"/>
      <w:spacing w:val="10"/>
      <w:sz w:val="48"/>
      <w:szCs w:val="56"/>
    </w:rPr>
  </w:style>
  <w:style w:type="paragraph" w:styleId="TOAHeading">
    <w:name w:val="toa heading"/>
    <w:basedOn w:val="Normal"/>
    <w:next w:val="Normal"/>
    <w:semiHidden/>
    <w:rsid w:val="00AA2105"/>
    <w:pPr>
      <w:spacing w:before="120"/>
    </w:pPr>
    <w:rPr>
      <w:rFonts w:ascii="Arial" w:hAnsi="Arial" w:cs="Arial"/>
      <w:b/>
      <w:bCs/>
      <w:sz w:val="24"/>
      <w:szCs w:val="24"/>
    </w:rPr>
  </w:style>
  <w:style w:type="paragraph" w:styleId="TOC1">
    <w:name w:val="toc 1"/>
    <w:basedOn w:val="Normal"/>
    <w:next w:val="TOC2"/>
    <w:uiPriority w:val="39"/>
    <w:rsid w:val="00AA2105"/>
    <w:pPr>
      <w:keepNext/>
      <w:tabs>
        <w:tab w:val="right" w:leader="dot" w:pos="7938"/>
      </w:tabs>
      <w:spacing w:before="240"/>
      <w:ind w:left="709" w:hanging="709"/>
    </w:pPr>
    <w:rPr>
      <w:b/>
      <w:noProof/>
      <w:color w:val="00539F"/>
      <w:sz w:val="23"/>
      <w:szCs w:val="22"/>
    </w:rPr>
  </w:style>
  <w:style w:type="paragraph" w:styleId="TOC2">
    <w:name w:val="toc 2"/>
    <w:basedOn w:val="Normal"/>
    <w:next w:val="Normal"/>
    <w:uiPriority w:val="39"/>
    <w:rsid w:val="00AA2105"/>
    <w:pPr>
      <w:keepLines w:val="0"/>
      <w:tabs>
        <w:tab w:val="right" w:leader="dot" w:pos="7938"/>
      </w:tabs>
      <w:spacing w:before="120"/>
      <w:ind w:left="709" w:hanging="709"/>
    </w:pPr>
    <w:rPr>
      <w:noProof/>
      <w:sz w:val="23"/>
    </w:rPr>
  </w:style>
  <w:style w:type="paragraph" w:styleId="TOC3">
    <w:name w:val="toc 3"/>
    <w:basedOn w:val="Normal"/>
    <w:next w:val="Normal"/>
    <w:autoRedefine/>
    <w:semiHidden/>
    <w:rsid w:val="00AA2105"/>
    <w:pPr>
      <w:ind w:left="420"/>
    </w:pPr>
  </w:style>
  <w:style w:type="paragraph" w:styleId="TOC4">
    <w:name w:val="toc 4"/>
    <w:basedOn w:val="Normal"/>
    <w:next w:val="Normal"/>
    <w:autoRedefine/>
    <w:semiHidden/>
    <w:rsid w:val="00AA2105"/>
    <w:pPr>
      <w:ind w:left="630"/>
    </w:pPr>
  </w:style>
  <w:style w:type="paragraph" w:styleId="TOC5">
    <w:name w:val="toc 5"/>
    <w:basedOn w:val="Normal"/>
    <w:next w:val="Normal"/>
    <w:autoRedefine/>
    <w:semiHidden/>
    <w:rsid w:val="00AA2105"/>
    <w:pPr>
      <w:ind w:left="840"/>
    </w:pPr>
  </w:style>
  <w:style w:type="paragraph" w:styleId="TOC6">
    <w:name w:val="toc 6"/>
    <w:basedOn w:val="Normal"/>
    <w:next w:val="Normal"/>
    <w:autoRedefine/>
    <w:semiHidden/>
    <w:rsid w:val="00AA2105"/>
    <w:pPr>
      <w:ind w:left="1050"/>
    </w:pPr>
  </w:style>
  <w:style w:type="paragraph" w:styleId="TOC7">
    <w:name w:val="toc 7"/>
    <w:basedOn w:val="Normal"/>
    <w:next w:val="Normal"/>
    <w:autoRedefine/>
    <w:semiHidden/>
    <w:rsid w:val="00AA2105"/>
    <w:pPr>
      <w:ind w:left="1260"/>
    </w:pPr>
  </w:style>
  <w:style w:type="paragraph" w:styleId="TOC8">
    <w:name w:val="toc 8"/>
    <w:basedOn w:val="Normal"/>
    <w:next w:val="Normal"/>
    <w:autoRedefine/>
    <w:semiHidden/>
    <w:rsid w:val="00AA2105"/>
    <w:pPr>
      <w:ind w:left="1470"/>
    </w:pPr>
  </w:style>
  <w:style w:type="paragraph" w:styleId="TOC9">
    <w:name w:val="toc 9"/>
    <w:aliases w:val="SOA TOC"/>
    <w:basedOn w:val="Normal"/>
    <w:next w:val="Normal"/>
    <w:autoRedefine/>
    <w:semiHidden/>
    <w:rsid w:val="00AA2105"/>
    <w:pPr>
      <w:ind w:left="1680"/>
    </w:pPr>
  </w:style>
  <w:style w:type="paragraph" w:customStyle="1" w:styleId="TopicName">
    <w:name w:val="TopicName"/>
    <w:next w:val="Normal"/>
    <w:rsid w:val="00AA2105"/>
    <w:pPr>
      <w:keepLines/>
      <w:jc w:val="right"/>
    </w:pPr>
    <w:rPr>
      <w:rFonts w:ascii="ITC Franklin Gothic Book" w:hAnsi="ITC Franklin Gothic Book"/>
      <w:b/>
      <w:bCs/>
      <w:noProof/>
      <w:color w:val="1B0069"/>
      <w:sz w:val="56"/>
      <w:szCs w:val="56"/>
      <w:lang w:val="en-US" w:eastAsia="en-US"/>
    </w:rPr>
  </w:style>
  <w:style w:type="paragraph" w:customStyle="1" w:styleId="TopicNo">
    <w:name w:val="TopicNo"/>
    <w:next w:val="TitleName"/>
    <w:rsid w:val="00AA2105"/>
    <w:pPr>
      <w:keepLines/>
      <w:pBdr>
        <w:bottom w:val="single" w:sz="24" w:space="1" w:color="362675"/>
      </w:pBdr>
      <w:tabs>
        <w:tab w:val="right" w:pos="11340"/>
      </w:tabs>
      <w:spacing w:before="120" w:after="120" w:line="220" w:lineRule="atLeast"/>
      <w:ind w:left="8080" w:right="-2268"/>
    </w:pPr>
    <w:rPr>
      <w:rFonts w:ascii="ITC Franklin Gothic Med" w:hAnsi="ITC Franklin Gothic Med"/>
      <w:b/>
      <w:bCs/>
      <w:noProof/>
      <w:color w:val="1B0069"/>
      <w:sz w:val="120"/>
      <w:szCs w:val="144"/>
      <w:lang w:val="en-US" w:eastAsia="en-US"/>
    </w:rPr>
  </w:style>
  <w:style w:type="paragraph" w:customStyle="1" w:styleId="tt">
    <w:name w:val="tt"/>
    <w:link w:val="ttChar"/>
    <w:rsid w:val="00AA2105"/>
    <w:pPr>
      <w:keepLines/>
      <w:spacing w:before="20" w:after="40" w:line="200" w:lineRule="atLeast"/>
    </w:pPr>
    <w:rPr>
      <w:rFonts w:ascii="Calibri" w:hAnsi="Calibri" w:cs="Arial"/>
      <w:sz w:val="18"/>
      <w:szCs w:val="16"/>
      <w:lang w:eastAsia="en-US"/>
    </w:rPr>
  </w:style>
  <w:style w:type="paragraph" w:customStyle="1" w:styleId="ttind1">
    <w:name w:val="tt ind 1"/>
    <w:basedOn w:val="tt"/>
    <w:rsid w:val="00AA2105"/>
    <w:pPr>
      <w:tabs>
        <w:tab w:val="left" w:pos="170"/>
      </w:tabs>
      <w:ind w:left="170" w:hanging="170"/>
    </w:pPr>
  </w:style>
  <w:style w:type="paragraph" w:customStyle="1" w:styleId="ttind2">
    <w:name w:val="tt ind 2"/>
    <w:basedOn w:val="ttind1"/>
    <w:rsid w:val="00AA2105"/>
    <w:pPr>
      <w:tabs>
        <w:tab w:val="left" w:pos="340"/>
      </w:tabs>
      <w:ind w:left="340" w:hanging="340"/>
    </w:pPr>
  </w:style>
  <w:style w:type="paragraph" w:customStyle="1" w:styleId="versofooter">
    <w:name w:val="verso_footer"/>
    <w:basedOn w:val="Normal"/>
    <w:rsid w:val="00AA2105"/>
    <w:pPr>
      <w:tabs>
        <w:tab w:val="center" w:pos="4153"/>
        <w:tab w:val="right" w:pos="8306"/>
      </w:tabs>
      <w:spacing w:before="360" w:after="0" w:line="180" w:lineRule="atLeast"/>
      <w:ind w:left="-851"/>
    </w:pPr>
    <w:rPr>
      <w:sz w:val="14"/>
      <w:szCs w:val="14"/>
      <w:lang w:val="en-US"/>
    </w:rPr>
  </w:style>
  <w:style w:type="numbering" w:styleId="111111">
    <w:name w:val="Outline List 2"/>
    <w:basedOn w:val="NoList"/>
    <w:semiHidden/>
    <w:rsid w:val="00AA2105"/>
    <w:pPr>
      <w:numPr>
        <w:numId w:val="1"/>
      </w:numPr>
    </w:pPr>
  </w:style>
  <w:style w:type="numbering" w:styleId="1ai">
    <w:name w:val="Outline List 1"/>
    <w:basedOn w:val="NoList"/>
    <w:semiHidden/>
    <w:rsid w:val="00AA2105"/>
    <w:pPr>
      <w:numPr>
        <w:numId w:val="2"/>
      </w:numPr>
    </w:pPr>
  </w:style>
  <w:style w:type="numbering" w:styleId="ArticleSection">
    <w:name w:val="Outline List 3"/>
    <w:basedOn w:val="NoList"/>
    <w:semiHidden/>
    <w:rsid w:val="00AA2105"/>
    <w:pPr>
      <w:numPr>
        <w:numId w:val="3"/>
      </w:numPr>
    </w:pPr>
  </w:style>
  <w:style w:type="paragraph" w:customStyle="1" w:styleId="Asterisksdaggers">
    <w:name w:val="Asterisks/daggers"/>
    <w:basedOn w:val="TableText"/>
    <w:semiHidden/>
    <w:locked/>
    <w:rsid w:val="00AA2105"/>
    <w:pPr>
      <w:numPr>
        <w:numId w:val="4"/>
      </w:numPr>
    </w:pPr>
    <w:rPr>
      <w:sz w:val="18"/>
    </w:rPr>
  </w:style>
  <w:style w:type="paragraph" w:styleId="BlockText">
    <w:name w:val="Block Text"/>
    <w:basedOn w:val="Normal"/>
    <w:semiHidden/>
    <w:rsid w:val="00AA2105"/>
    <w:pPr>
      <w:spacing w:after="120"/>
      <w:ind w:left="1440" w:right="1440"/>
    </w:pPr>
  </w:style>
  <w:style w:type="paragraph" w:styleId="BodyText">
    <w:name w:val="Body Text"/>
    <w:basedOn w:val="Normal"/>
    <w:semiHidden/>
    <w:rsid w:val="00AA2105"/>
    <w:pPr>
      <w:spacing w:after="120"/>
    </w:pPr>
  </w:style>
  <w:style w:type="paragraph" w:styleId="BodyText2">
    <w:name w:val="Body Text 2"/>
    <w:basedOn w:val="Normal"/>
    <w:semiHidden/>
    <w:rsid w:val="00AA2105"/>
    <w:pPr>
      <w:spacing w:after="120" w:line="480" w:lineRule="auto"/>
    </w:pPr>
  </w:style>
  <w:style w:type="paragraph" w:styleId="BodyText3">
    <w:name w:val="Body Text 3"/>
    <w:basedOn w:val="Normal"/>
    <w:semiHidden/>
    <w:rsid w:val="00AA2105"/>
    <w:pPr>
      <w:spacing w:after="120"/>
    </w:pPr>
    <w:rPr>
      <w:sz w:val="16"/>
      <w:szCs w:val="16"/>
    </w:rPr>
  </w:style>
  <w:style w:type="paragraph" w:styleId="BodyTextFirstIndent">
    <w:name w:val="Body Text First Indent"/>
    <w:basedOn w:val="BodyText"/>
    <w:semiHidden/>
    <w:rsid w:val="00AA2105"/>
    <w:pPr>
      <w:ind w:firstLine="210"/>
    </w:pPr>
  </w:style>
  <w:style w:type="paragraph" w:styleId="BodyTextIndent">
    <w:name w:val="Body Text Indent"/>
    <w:basedOn w:val="Normal"/>
    <w:semiHidden/>
    <w:rsid w:val="00AA2105"/>
    <w:pPr>
      <w:spacing w:after="120"/>
      <w:ind w:left="360"/>
    </w:pPr>
  </w:style>
  <w:style w:type="paragraph" w:styleId="BodyTextFirstIndent2">
    <w:name w:val="Body Text First Indent 2"/>
    <w:basedOn w:val="BodyTextIndent"/>
    <w:semiHidden/>
    <w:rsid w:val="00AA2105"/>
    <w:pPr>
      <w:ind w:firstLine="210"/>
    </w:pPr>
  </w:style>
  <w:style w:type="paragraph" w:styleId="BodyTextIndent2">
    <w:name w:val="Body Text Indent 2"/>
    <w:basedOn w:val="Normal"/>
    <w:semiHidden/>
    <w:rsid w:val="00AA2105"/>
    <w:pPr>
      <w:spacing w:after="120" w:line="480" w:lineRule="auto"/>
      <w:ind w:left="360"/>
    </w:pPr>
  </w:style>
  <w:style w:type="paragraph" w:styleId="BodyTextIndent3">
    <w:name w:val="Body Text Indent 3"/>
    <w:basedOn w:val="Normal"/>
    <w:semiHidden/>
    <w:rsid w:val="00AA2105"/>
    <w:pPr>
      <w:spacing w:after="120"/>
      <w:ind w:left="360"/>
    </w:pPr>
    <w:rPr>
      <w:sz w:val="16"/>
      <w:szCs w:val="16"/>
    </w:rPr>
  </w:style>
  <w:style w:type="paragraph" w:styleId="Closing">
    <w:name w:val="Closing"/>
    <w:basedOn w:val="Normal"/>
    <w:link w:val="ClosingChar"/>
    <w:uiPriority w:val="99"/>
    <w:rsid w:val="00AA2105"/>
    <w:pPr>
      <w:ind w:left="4320"/>
    </w:pPr>
  </w:style>
  <w:style w:type="paragraph" w:styleId="Date">
    <w:name w:val="Date"/>
    <w:basedOn w:val="Normal"/>
    <w:next w:val="Normal"/>
    <w:semiHidden/>
    <w:rsid w:val="00AA2105"/>
  </w:style>
  <w:style w:type="paragraph" w:styleId="E-mailSignature">
    <w:name w:val="E-mail Signature"/>
    <w:basedOn w:val="Normal"/>
    <w:semiHidden/>
    <w:rsid w:val="00AA2105"/>
  </w:style>
  <w:style w:type="character" w:styleId="Emphasis">
    <w:name w:val="Emphasis"/>
    <w:qFormat/>
    <w:rsid w:val="00AA2105"/>
    <w:rPr>
      <w:i/>
      <w:iCs/>
    </w:rPr>
  </w:style>
  <w:style w:type="paragraph" w:styleId="EnvelopeAddress">
    <w:name w:val="envelope address"/>
    <w:basedOn w:val="Normal"/>
    <w:semiHidden/>
    <w:rsid w:val="00AA210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A2105"/>
    <w:rPr>
      <w:rFonts w:ascii="Arial" w:hAnsi="Arial" w:cs="Arial"/>
      <w:sz w:val="20"/>
      <w:szCs w:val="20"/>
    </w:rPr>
  </w:style>
  <w:style w:type="character" w:customStyle="1" w:styleId="Heading1char0">
    <w:name w:val="Heading 1 (char)"/>
    <w:semiHidden/>
    <w:rsid w:val="00AA2105"/>
    <w:rPr>
      <w:rFonts w:ascii="MetaMediumLF-Roman" w:hAnsi="MetaMediumLF-Roman"/>
      <w:b/>
      <w:sz w:val="27"/>
    </w:rPr>
  </w:style>
  <w:style w:type="character" w:styleId="HTMLAcronym">
    <w:name w:val="HTML Acronym"/>
    <w:basedOn w:val="DefaultParagraphFont"/>
    <w:semiHidden/>
    <w:rsid w:val="00AA2105"/>
  </w:style>
  <w:style w:type="paragraph" w:styleId="HTMLAddress">
    <w:name w:val="HTML Address"/>
    <w:basedOn w:val="Normal"/>
    <w:semiHidden/>
    <w:rsid w:val="00AA2105"/>
    <w:rPr>
      <w:i/>
      <w:iCs/>
    </w:rPr>
  </w:style>
  <w:style w:type="character" w:styleId="HTMLCite">
    <w:name w:val="HTML Cite"/>
    <w:semiHidden/>
    <w:rsid w:val="00AA2105"/>
    <w:rPr>
      <w:i/>
      <w:iCs/>
    </w:rPr>
  </w:style>
  <w:style w:type="character" w:styleId="HTMLCode">
    <w:name w:val="HTML Code"/>
    <w:semiHidden/>
    <w:rsid w:val="00AA2105"/>
    <w:rPr>
      <w:rFonts w:ascii="Courier New" w:hAnsi="Courier New" w:cs="Courier New"/>
      <w:sz w:val="20"/>
      <w:szCs w:val="20"/>
    </w:rPr>
  </w:style>
  <w:style w:type="character" w:styleId="HTMLDefinition">
    <w:name w:val="HTML Definition"/>
    <w:semiHidden/>
    <w:rsid w:val="00AA2105"/>
    <w:rPr>
      <w:i/>
      <w:iCs/>
    </w:rPr>
  </w:style>
  <w:style w:type="character" w:styleId="HTMLKeyboard">
    <w:name w:val="HTML Keyboard"/>
    <w:semiHidden/>
    <w:rsid w:val="00AA2105"/>
    <w:rPr>
      <w:rFonts w:ascii="Courier New" w:hAnsi="Courier New" w:cs="Courier New"/>
      <w:sz w:val="20"/>
      <w:szCs w:val="20"/>
    </w:rPr>
  </w:style>
  <w:style w:type="paragraph" w:styleId="HTMLPreformatted">
    <w:name w:val="HTML Preformatted"/>
    <w:basedOn w:val="Normal"/>
    <w:semiHidden/>
    <w:rsid w:val="00AA2105"/>
    <w:rPr>
      <w:rFonts w:ascii="Courier New" w:hAnsi="Courier New" w:cs="Courier New"/>
      <w:sz w:val="20"/>
      <w:szCs w:val="20"/>
    </w:rPr>
  </w:style>
  <w:style w:type="character" w:styleId="HTMLSample">
    <w:name w:val="HTML Sample"/>
    <w:semiHidden/>
    <w:rsid w:val="00AA2105"/>
    <w:rPr>
      <w:rFonts w:ascii="Courier New" w:hAnsi="Courier New" w:cs="Courier New"/>
    </w:rPr>
  </w:style>
  <w:style w:type="character" w:styleId="HTMLTypewriter">
    <w:name w:val="HTML Typewriter"/>
    <w:semiHidden/>
    <w:rsid w:val="00AA2105"/>
    <w:rPr>
      <w:rFonts w:ascii="Courier New" w:hAnsi="Courier New" w:cs="Courier New"/>
      <w:sz w:val="20"/>
      <w:szCs w:val="20"/>
    </w:rPr>
  </w:style>
  <w:style w:type="character" w:styleId="HTMLVariable">
    <w:name w:val="HTML Variable"/>
    <w:semiHidden/>
    <w:rsid w:val="00AA2105"/>
    <w:rPr>
      <w:i/>
      <w:iCs/>
    </w:rPr>
  </w:style>
  <w:style w:type="paragraph" w:customStyle="1" w:styleId="idn1">
    <w:name w:val="idn 1"/>
    <w:basedOn w:val="Numberedlist"/>
    <w:semiHidden/>
    <w:rsid w:val="00AA2105"/>
    <w:pPr>
      <w:numPr>
        <w:numId w:val="0"/>
      </w:numPr>
      <w:spacing w:before="10" w:after="10" w:line="240" w:lineRule="auto"/>
    </w:pPr>
  </w:style>
  <w:style w:type="character" w:styleId="LineNumber">
    <w:name w:val="line number"/>
    <w:basedOn w:val="DefaultParagraphFont"/>
    <w:semiHidden/>
    <w:rsid w:val="00AA2105"/>
  </w:style>
  <w:style w:type="paragraph" w:styleId="List">
    <w:name w:val="List"/>
    <w:basedOn w:val="Normal"/>
    <w:semiHidden/>
    <w:rsid w:val="00AA2105"/>
    <w:pPr>
      <w:ind w:left="360" w:hanging="360"/>
    </w:pPr>
  </w:style>
  <w:style w:type="paragraph" w:styleId="NormalWeb">
    <w:name w:val="Normal (Web)"/>
    <w:basedOn w:val="Normal"/>
    <w:uiPriority w:val="99"/>
    <w:semiHidden/>
    <w:rsid w:val="00AA2105"/>
    <w:rPr>
      <w:rFonts w:ascii="Times New Roman" w:hAnsi="Times New Roman"/>
      <w:sz w:val="24"/>
      <w:szCs w:val="24"/>
    </w:rPr>
  </w:style>
  <w:style w:type="paragraph" w:styleId="NormalIndent">
    <w:name w:val="Normal Indent"/>
    <w:basedOn w:val="Normal"/>
    <w:semiHidden/>
    <w:rsid w:val="00AA2105"/>
    <w:pPr>
      <w:ind w:left="720"/>
    </w:pPr>
  </w:style>
  <w:style w:type="paragraph" w:customStyle="1" w:styleId="Note">
    <w:name w:val="Note"/>
    <w:basedOn w:val="TableText"/>
    <w:next w:val="Normal"/>
    <w:semiHidden/>
    <w:rsid w:val="00AA2105"/>
    <w:pPr>
      <w:numPr>
        <w:numId w:val="16"/>
      </w:numPr>
    </w:pPr>
    <w:rPr>
      <w:i/>
      <w:sz w:val="18"/>
      <w:lang w:val="en-US"/>
    </w:rPr>
  </w:style>
  <w:style w:type="paragraph" w:styleId="NoteHeading">
    <w:name w:val="Note Heading"/>
    <w:basedOn w:val="Normal"/>
    <w:next w:val="Normal"/>
    <w:link w:val="NoteHeadingChar"/>
    <w:uiPriority w:val="99"/>
    <w:rsid w:val="00AA2105"/>
  </w:style>
  <w:style w:type="paragraph" w:customStyle="1" w:styleId="Numberedlist">
    <w:name w:val="Numbered list"/>
    <w:basedOn w:val="Normal"/>
    <w:semiHidden/>
    <w:locked/>
    <w:rsid w:val="00AA2105"/>
    <w:pPr>
      <w:numPr>
        <w:numId w:val="17"/>
      </w:numPr>
      <w:tabs>
        <w:tab w:val="left" w:pos="284"/>
      </w:tabs>
      <w:spacing w:line="235" w:lineRule="auto"/>
    </w:pPr>
  </w:style>
  <w:style w:type="paragraph" w:customStyle="1" w:styleId="Reviewquestions">
    <w:name w:val="Review questions"/>
    <w:basedOn w:val="Normal"/>
    <w:semiHidden/>
    <w:rsid w:val="00AA2105"/>
    <w:pPr>
      <w:keepLines w:val="0"/>
      <w:numPr>
        <w:numId w:val="18"/>
      </w:numPr>
      <w:spacing w:before="80" w:after="80" w:line="240" w:lineRule="auto"/>
    </w:pPr>
    <w:rPr>
      <w:rFonts w:ascii="ITC Franklin Gothic Book" w:hAnsi="ITC Franklin Gothic Book" w:cs="Arial"/>
      <w:snapToGrid w:val="0"/>
      <w:sz w:val="19"/>
      <w:lang w:eastAsia="en-AU"/>
    </w:rPr>
  </w:style>
  <w:style w:type="paragraph" w:styleId="Salutation">
    <w:name w:val="Salutation"/>
    <w:basedOn w:val="Normal"/>
    <w:next w:val="Normal"/>
    <w:semiHidden/>
    <w:rsid w:val="00AA2105"/>
  </w:style>
  <w:style w:type="paragraph" w:customStyle="1" w:styleId="sh">
    <w:name w:val="sh"/>
    <w:basedOn w:val="mh"/>
    <w:next w:val="Normal"/>
    <w:link w:val="shChar"/>
    <w:rsid w:val="00AA2105"/>
    <w:pPr>
      <w:spacing w:before="600" w:line="260" w:lineRule="atLeast"/>
      <w:ind w:firstLine="0"/>
      <w:outlineLvl w:val="9"/>
    </w:pPr>
    <w:rPr>
      <w:rFonts w:cs="Arial"/>
      <w:color w:val="00539F"/>
      <w:sz w:val="32"/>
      <w:szCs w:val="28"/>
    </w:rPr>
  </w:style>
  <w:style w:type="paragraph" w:customStyle="1" w:styleId="shbody">
    <w:name w:val="sh body"/>
    <w:basedOn w:val="sh"/>
    <w:semiHidden/>
    <w:rsid w:val="00AA2105"/>
  </w:style>
  <w:style w:type="paragraph" w:styleId="Signature">
    <w:name w:val="Signature"/>
    <w:basedOn w:val="Normal"/>
    <w:semiHidden/>
    <w:rsid w:val="00AA2105"/>
    <w:pPr>
      <w:ind w:left="4320"/>
    </w:pPr>
  </w:style>
  <w:style w:type="character" w:styleId="Strong">
    <w:name w:val="Strong"/>
    <w:qFormat/>
    <w:rsid w:val="00AA2105"/>
    <w:rPr>
      <w:b/>
      <w:bCs/>
    </w:rPr>
  </w:style>
  <w:style w:type="paragraph" w:styleId="Subtitle">
    <w:name w:val="Subtitle"/>
    <w:basedOn w:val="Normal"/>
    <w:qFormat/>
    <w:rsid w:val="00AA2105"/>
    <w:pPr>
      <w:jc w:val="center"/>
      <w:outlineLvl w:val="1"/>
    </w:pPr>
    <w:rPr>
      <w:rFonts w:ascii="Arial" w:hAnsi="Arial" w:cs="Arial"/>
      <w:sz w:val="24"/>
      <w:szCs w:val="24"/>
    </w:rPr>
  </w:style>
  <w:style w:type="table" w:styleId="Table3Deffects1">
    <w:name w:val="Table 3D effects 1"/>
    <w:basedOn w:val="TableNormal"/>
    <w:uiPriority w:val="99"/>
    <w:rsid w:val="00AA2105"/>
    <w:pPr>
      <w:keepLines/>
      <w:spacing w:after="160" w:line="260" w:lineRule="atLeast"/>
    </w:pPr>
    <w:rPr>
      <w:lang w:val="en-US"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AA2105"/>
    <w:pPr>
      <w:keepLines/>
      <w:spacing w:after="160" w:line="260" w:lineRule="atLeast"/>
    </w:pPr>
    <w:rPr>
      <w:lang w:val="en-US"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AA2105"/>
    <w:pPr>
      <w:keepLines/>
      <w:spacing w:after="160" w:line="260" w:lineRule="atLeast"/>
    </w:pPr>
    <w:rPr>
      <w:lang w:val="en-US"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ableBullet">
    <w:name w:val="Table Bullet"/>
    <w:basedOn w:val="TableText"/>
    <w:semiHidden/>
    <w:locked/>
    <w:rsid w:val="00AA2105"/>
    <w:pPr>
      <w:numPr>
        <w:numId w:val="19"/>
      </w:numPr>
      <w:spacing w:before="60" w:after="60"/>
    </w:pPr>
    <w:rPr>
      <w:lang w:val="en-US"/>
    </w:rPr>
  </w:style>
  <w:style w:type="table" w:styleId="TableClassic1">
    <w:name w:val="Table Classic 1"/>
    <w:basedOn w:val="TableNormal"/>
    <w:uiPriority w:val="99"/>
    <w:rsid w:val="00AA2105"/>
    <w:pPr>
      <w:keepLines/>
      <w:spacing w:after="160" w:line="260" w:lineRule="atLeast"/>
    </w:pPr>
    <w:rPr>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AA2105"/>
    <w:pPr>
      <w:keepLines/>
      <w:spacing w:after="160" w:line="260" w:lineRule="atLeast"/>
    </w:pPr>
    <w:rPr>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AA2105"/>
    <w:pPr>
      <w:keepLines/>
      <w:spacing w:after="160" w:line="260" w:lineRule="atLeast"/>
    </w:pPr>
    <w:rPr>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AA2105"/>
    <w:pPr>
      <w:keepLines/>
      <w:spacing w:after="160" w:line="260" w:lineRule="atLeast"/>
    </w:pPr>
    <w:rPr>
      <w:lang w:val="en-US"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AA2105"/>
    <w:pPr>
      <w:keepLines/>
      <w:spacing w:after="160" w:line="260" w:lineRule="atLeast"/>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AA2105"/>
    <w:pPr>
      <w:keepLines/>
      <w:spacing w:after="160" w:line="260" w:lineRule="atLeast"/>
    </w:pPr>
    <w:rPr>
      <w:lang w:val="en-US"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AA2105"/>
    <w:pPr>
      <w:keepLines/>
      <w:spacing w:after="160" w:line="260" w:lineRule="atLeast"/>
    </w:pPr>
    <w:rPr>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AA2105"/>
    <w:pPr>
      <w:keepLines/>
      <w:spacing w:after="160" w:line="260" w:lineRule="atLeast"/>
    </w:pPr>
    <w:rPr>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AA2105"/>
    <w:pPr>
      <w:keepLines/>
      <w:spacing w:after="160" w:line="260" w:lineRule="atLeast"/>
    </w:pPr>
    <w:rPr>
      <w:b/>
      <w:bCs/>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AA2105"/>
    <w:pPr>
      <w:keepLines/>
      <w:spacing w:after="160" w:line="260" w:lineRule="atLeast"/>
    </w:pPr>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AA2105"/>
    <w:pPr>
      <w:keepLines/>
      <w:spacing w:after="160" w:line="260" w:lineRule="atLeast"/>
    </w:pPr>
    <w:rPr>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AA2105"/>
    <w:pPr>
      <w:keepLines/>
      <w:spacing w:after="160" w:line="260" w:lineRule="atLeast"/>
    </w:pPr>
    <w:rPr>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AA2105"/>
    <w:pPr>
      <w:keepLines/>
      <w:spacing w:after="160" w:line="260" w:lineRule="atLeast"/>
    </w:pPr>
    <w:rPr>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AA2105"/>
    <w:pPr>
      <w:keepLines/>
      <w:spacing w:after="160" w:line="260" w:lineRule="atLeast"/>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AA2105"/>
    <w:pPr>
      <w:keepLines/>
      <w:spacing w:after="160" w:line="260" w:lineRule="atLeast"/>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AA2105"/>
    <w:pPr>
      <w:keepLines/>
      <w:spacing w:after="160" w:line="260" w:lineRule="atLeast"/>
    </w:pPr>
    <w:rPr>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AA2105"/>
    <w:pPr>
      <w:keepLines/>
      <w:spacing w:after="160" w:line="260" w:lineRule="atLeast"/>
    </w:pPr>
    <w:rPr>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AA2105"/>
    <w:pPr>
      <w:keepLines/>
      <w:spacing w:after="160" w:line="260" w:lineRule="atLeast"/>
    </w:pPr>
    <w:rPr>
      <w:lang w:val="en-US"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AA2105"/>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AA2105"/>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AA2105"/>
    <w:pPr>
      <w:keepLines/>
      <w:spacing w:after="160" w:line="260" w:lineRule="atLeast"/>
    </w:pPr>
    <w:rPr>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AA2105"/>
    <w:pPr>
      <w:keepLines/>
      <w:spacing w:after="160" w:line="260" w:lineRule="atLeast"/>
    </w:pPr>
    <w:rPr>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TableHeader">
    <w:name w:val="Table Header"/>
    <w:basedOn w:val="TableText"/>
    <w:link w:val="TableHeaderChar"/>
    <w:locked/>
    <w:rsid w:val="00AA2105"/>
    <w:pPr>
      <w:keepNext/>
    </w:pPr>
    <w:rPr>
      <w:b/>
      <w:bCs/>
    </w:rPr>
  </w:style>
  <w:style w:type="table" w:styleId="TableList1">
    <w:name w:val="Table List 1"/>
    <w:basedOn w:val="TableNormal"/>
    <w:uiPriority w:val="99"/>
    <w:rsid w:val="00AA2105"/>
    <w:pPr>
      <w:keepLines/>
      <w:spacing w:after="160" w:line="260" w:lineRule="atLeast"/>
    </w:pPr>
    <w:rPr>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AA2105"/>
    <w:pPr>
      <w:keepLines/>
      <w:spacing w:after="160" w:line="260" w:lineRule="atLeast"/>
    </w:pPr>
    <w:rPr>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A2105"/>
    <w:pPr>
      <w:keepLines/>
      <w:spacing w:after="160" w:line="260" w:lineRule="atLeast"/>
    </w:pPr>
    <w:rPr>
      <w:lang w:val="en-US"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AA2105"/>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AA2105"/>
    <w:pPr>
      <w:keepLines/>
      <w:spacing w:after="160" w:line="260" w:lineRule="atLeast"/>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AA2105"/>
    <w:pPr>
      <w:keepLines/>
      <w:spacing w:after="160" w:line="260" w:lineRule="atLeast"/>
    </w:pPr>
    <w:rPr>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AA2105"/>
    <w:pPr>
      <w:keepLines/>
      <w:spacing w:after="160" w:line="260" w:lineRule="atLeast"/>
    </w:pPr>
    <w:rPr>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AA2105"/>
    <w:pPr>
      <w:keepLines/>
      <w:spacing w:after="160" w:line="260" w:lineRule="atLeast"/>
    </w:pPr>
    <w:rPr>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AA2105"/>
    <w:pPr>
      <w:keepLines/>
      <w:spacing w:after="160" w:line="260" w:lineRule="atLeast"/>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AA2105"/>
    <w:pPr>
      <w:keepLines/>
      <w:spacing w:after="160" w:line="260" w:lineRule="atLeast"/>
    </w:pPr>
    <w:rPr>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AA2105"/>
    <w:pPr>
      <w:keepLines/>
      <w:spacing w:after="160" w:line="260" w:lineRule="atLeast"/>
    </w:pPr>
    <w:rPr>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AA2105"/>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AA2105"/>
    <w:pPr>
      <w:keepLines/>
      <w:spacing w:after="160" w:line="260" w:lineRule="atLeast"/>
    </w:pPr>
    <w:rPr>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AA2105"/>
    <w:pPr>
      <w:keepLines/>
      <w:spacing w:after="160" w:line="260" w:lineRule="atLeast"/>
    </w:pPr>
    <w:rPr>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ableText">
    <w:name w:val="Table Text"/>
    <w:link w:val="TableTextCharChar"/>
    <w:rsid w:val="00AA2105"/>
    <w:pPr>
      <w:spacing w:before="80" w:after="80"/>
    </w:pPr>
    <w:rPr>
      <w:rFonts w:ascii="ITC Franklin Gothic Book" w:hAnsi="ITC Franklin Gothic Book" w:cs="Arial"/>
      <w:snapToGrid w:val="0"/>
      <w:sz w:val="19"/>
      <w:szCs w:val="21"/>
    </w:rPr>
  </w:style>
  <w:style w:type="paragraph" w:customStyle="1" w:styleId="TableTextcolumnoffigures">
    <w:name w:val="Table Text (column of figures)"/>
    <w:basedOn w:val="TableText"/>
    <w:rsid w:val="00AA2105"/>
    <w:pPr>
      <w:tabs>
        <w:tab w:val="right" w:pos="8477"/>
      </w:tabs>
    </w:pPr>
    <w:rPr>
      <w:noProof/>
      <w:lang w:val="en-US"/>
    </w:rPr>
  </w:style>
  <w:style w:type="paragraph" w:customStyle="1" w:styleId="TableTextquestionnumbering">
    <w:name w:val="Table Text (question numbering)"/>
    <w:basedOn w:val="TableText"/>
    <w:locked/>
    <w:rsid w:val="00AA2105"/>
  </w:style>
  <w:style w:type="table" w:styleId="TableTheme">
    <w:name w:val="Table Theme"/>
    <w:basedOn w:val="TableNormal"/>
    <w:uiPriority w:val="99"/>
    <w:rsid w:val="00AA2105"/>
    <w:pPr>
      <w:keepLines/>
      <w:spacing w:after="160" w:line="26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AA2105"/>
    <w:pPr>
      <w:keepLines/>
      <w:spacing w:after="160" w:line="260" w:lineRule="atLeast"/>
    </w:pPr>
    <w:rPr>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AA2105"/>
    <w:pPr>
      <w:keepLines/>
      <w:spacing w:after="160" w:line="260" w:lineRule="atLeast"/>
    </w:pPr>
    <w:rPr>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AA2105"/>
    <w:pPr>
      <w:keepLines/>
      <w:spacing w:after="160" w:line="260" w:lineRule="atLeast"/>
    </w:pPr>
    <w:rPr>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rsid w:val="00AA2105"/>
    <w:pPr>
      <w:spacing w:before="240"/>
      <w:jc w:val="center"/>
      <w:outlineLvl w:val="0"/>
    </w:pPr>
    <w:rPr>
      <w:rFonts w:ascii="Arial" w:hAnsi="Arial" w:cs="Arial"/>
      <w:b/>
      <w:bCs/>
      <w:kern w:val="28"/>
      <w:sz w:val="32"/>
      <w:szCs w:val="32"/>
    </w:rPr>
  </w:style>
  <w:style w:type="paragraph" w:customStyle="1" w:styleId="BODY">
    <w:name w:val="BODY"/>
    <w:basedOn w:val="Normal"/>
    <w:rsid w:val="00AA2105"/>
    <w:pPr>
      <w:spacing w:after="200"/>
    </w:pPr>
    <w:rPr>
      <w:rFonts w:ascii="MetaNormalLF-Roman" w:hAnsi="MetaNormalLF-Roman"/>
      <w:color w:val="333333"/>
      <w:sz w:val="20"/>
      <w:szCs w:val="20"/>
      <w:lang w:val="en-US"/>
    </w:rPr>
  </w:style>
  <w:style w:type="paragraph" w:customStyle="1" w:styleId="SUB">
    <w:name w:val="SUB"/>
    <w:basedOn w:val="Normal"/>
    <w:autoRedefine/>
    <w:rsid w:val="00AA2105"/>
    <w:pPr>
      <w:spacing w:after="300"/>
    </w:pPr>
    <w:rPr>
      <w:rFonts w:ascii="MetaBoldLF-Roman" w:hAnsi="MetaBoldLF-Roman"/>
      <w:caps/>
      <w:color w:val="00539F"/>
      <w:sz w:val="24"/>
      <w:szCs w:val="32"/>
      <w:lang w:val="en-US"/>
    </w:rPr>
  </w:style>
  <w:style w:type="paragraph" w:customStyle="1" w:styleId="SUBSUB">
    <w:name w:val="SUB SUB"/>
    <w:basedOn w:val="SUB"/>
    <w:rsid w:val="00AA2105"/>
    <w:pPr>
      <w:spacing w:after="200"/>
    </w:pPr>
    <w:rPr>
      <w:color w:val="2C95B5"/>
      <w:sz w:val="20"/>
      <w:szCs w:val="20"/>
    </w:rPr>
  </w:style>
  <w:style w:type="paragraph" w:customStyle="1" w:styleId="Hyperlink1">
    <w:name w:val="Hyperlink1"/>
    <w:basedOn w:val="Normal"/>
    <w:link w:val="hyperlinkChar"/>
    <w:rsid w:val="00AA2105"/>
    <w:rPr>
      <w:color w:val="0000FF"/>
      <w:u w:val="single"/>
    </w:rPr>
  </w:style>
  <w:style w:type="character" w:customStyle="1" w:styleId="hyperlinkChar">
    <w:name w:val="hyperlink Char"/>
    <w:link w:val="Hyperlink1"/>
    <w:rsid w:val="00AA2105"/>
    <w:rPr>
      <w:rFonts w:ascii="Calibri" w:hAnsi="Calibri"/>
      <w:color w:val="0000FF"/>
      <w:sz w:val="22"/>
      <w:szCs w:val="21"/>
      <w:u w:val="single"/>
      <w:lang w:eastAsia="en-US"/>
    </w:rPr>
  </w:style>
  <w:style w:type="character" w:customStyle="1" w:styleId="shChar">
    <w:name w:val="sh Char"/>
    <w:link w:val="sh"/>
    <w:rsid w:val="00AA2105"/>
    <w:rPr>
      <w:rFonts w:ascii="Calibri" w:hAnsi="Calibri" w:cs="Arial"/>
      <w:b/>
      <w:bCs/>
      <w:color w:val="00539F"/>
      <w:spacing w:val="10"/>
      <w:sz w:val="32"/>
      <w:szCs w:val="28"/>
      <w:lang w:eastAsia="en-US"/>
    </w:rPr>
  </w:style>
  <w:style w:type="character" w:customStyle="1" w:styleId="0noteChar">
    <w:name w:val="0note Char"/>
    <w:link w:val="0note"/>
    <w:rsid w:val="00AA2105"/>
    <w:rPr>
      <w:rFonts w:ascii="Calibri" w:hAnsi="Calibri" w:cs="Arial"/>
      <w:sz w:val="16"/>
      <w:szCs w:val="16"/>
      <w:lang w:eastAsia="en-US"/>
    </w:rPr>
  </w:style>
  <w:style w:type="character" w:customStyle="1" w:styleId="fcaptionChar">
    <w:name w:val="fcaption Char"/>
    <w:link w:val="fcaption"/>
    <w:rsid w:val="00AA2105"/>
    <w:rPr>
      <w:rFonts w:ascii="Calibri" w:hAnsi="Calibri"/>
      <w:b/>
      <w:bCs/>
      <w:color w:val="0098CD"/>
      <w:sz w:val="22"/>
      <w:lang w:eastAsia="en-US"/>
    </w:rPr>
  </w:style>
  <w:style w:type="character" w:customStyle="1" w:styleId="0fcaptionChar">
    <w:name w:val="0fcaption Char"/>
    <w:link w:val="0fcaption"/>
    <w:rsid w:val="00AA2105"/>
    <w:rPr>
      <w:rFonts w:ascii="Calibri" w:hAnsi="Calibri"/>
      <w:b/>
      <w:bCs/>
      <w:color w:val="0098CD"/>
      <w:sz w:val="22"/>
      <w:lang w:eastAsia="en-US"/>
    </w:rPr>
  </w:style>
  <w:style w:type="paragraph" w:customStyle="1" w:styleId="Hiddentext">
    <w:name w:val="Hidden text"/>
    <w:rsid w:val="00AA2105"/>
    <w:rPr>
      <w:rFonts w:ascii="Helvetica" w:hAnsi="Helvetica"/>
      <w:b/>
      <w:vanish/>
      <w:color w:val="FF0000"/>
      <w:sz w:val="18"/>
      <w:szCs w:val="21"/>
      <w:lang w:eastAsia="en-US"/>
    </w:rPr>
  </w:style>
  <w:style w:type="paragraph" w:customStyle="1" w:styleId="NoteBox">
    <w:name w:val="NoteBox"/>
    <w:basedOn w:val="ind2"/>
    <w:rsid w:val="00AA2105"/>
    <w:pPr>
      <w:tabs>
        <w:tab w:val="clear" w:pos="284"/>
      </w:tabs>
      <w:spacing w:after="120"/>
    </w:pPr>
  </w:style>
  <w:style w:type="character" w:customStyle="1" w:styleId="TableTextCharChar">
    <w:name w:val="Table Text Char Char"/>
    <w:link w:val="TableText"/>
    <w:rsid w:val="00AA2105"/>
    <w:rPr>
      <w:rFonts w:ascii="ITC Franklin Gothic Book" w:hAnsi="ITC Franklin Gothic Book" w:cs="Arial"/>
      <w:snapToGrid w:val="0"/>
      <w:sz w:val="19"/>
      <w:szCs w:val="21"/>
    </w:rPr>
  </w:style>
  <w:style w:type="character" w:customStyle="1" w:styleId="ListBulletChar">
    <w:name w:val="List Bullet Char"/>
    <w:link w:val="ListBullet"/>
    <w:semiHidden/>
    <w:rsid w:val="00AA2105"/>
    <w:rPr>
      <w:rFonts w:ascii="Calibri" w:hAnsi="Calibri"/>
      <w:sz w:val="22"/>
      <w:szCs w:val="21"/>
      <w:lang w:eastAsia="en-US"/>
    </w:rPr>
  </w:style>
  <w:style w:type="character" w:customStyle="1" w:styleId="TableHeaderChar">
    <w:name w:val="Table Header Char"/>
    <w:link w:val="TableHeader"/>
    <w:rsid w:val="00AA2105"/>
    <w:rPr>
      <w:rFonts w:ascii="ITC Franklin Gothic Book" w:hAnsi="ITC Franklin Gothic Book" w:cs="Arial"/>
      <w:b/>
      <w:bCs/>
      <w:snapToGrid w:val="0"/>
      <w:sz w:val="19"/>
      <w:szCs w:val="21"/>
    </w:rPr>
  </w:style>
  <w:style w:type="paragraph" w:customStyle="1" w:styleId="Markerfeedback">
    <w:name w:val="Marker feedback"/>
    <w:basedOn w:val="Normal"/>
    <w:rsid w:val="00AA2105"/>
    <w:pPr>
      <w:tabs>
        <w:tab w:val="left" w:pos="426"/>
      </w:tabs>
      <w:spacing w:before="20" w:after="40"/>
    </w:pPr>
    <w:rPr>
      <w:rFonts w:cs="Arial"/>
      <w:color w:val="FF0000"/>
      <w:sz w:val="18"/>
      <w:lang w:eastAsia="en-AU"/>
    </w:rPr>
  </w:style>
  <w:style w:type="paragraph" w:customStyle="1" w:styleId="Studentresponse">
    <w:name w:val="Student response"/>
    <w:basedOn w:val="Normal"/>
    <w:rsid w:val="00AA2105"/>
    <w:pPr>
      <w:keepLines w:val="0"/>
      <w:tabs>
        <w:tab w:val="right" w:leader="underscore" w:pos="9639"/>
      </w:tabs>
      <w:spacing w:before="80" w:after="80" w:line="228" w:lineRule="auto"/>
      <w:ind w:right="-6"/>
    </w:pPr>
    <w:rPr>
      <w:rFonts w:ascii="Arial" w:hAnsi="Arial" w:cs="Arial"/>
      <w:color w:val="000080"/>
      <w:sz w:val="20"/>
      <w:lang w:eastAsia="en-AU"/>
    </w:rPr>
  </w:style>
  <w:style w:type="character" w:customStyle="1" w:styleId="Heading2Char">
    <w:name w:val="Heading 2 Char"/>
    <w:link w:val="Heading2"/>
    <w:uiPriority w:val="9"/>
    <w:locked/>
    <w:rsid w:val="00AA2105"/>
    <w:rPr>
      <w:rFonts w:ascii="Calibri" w:hAnsi="Calibri"/>
      <w:b/>
      <w:bCs/>
      <w:color w:val="FFFFFF"/>
      <w:spacing w:val="10"/>
      <w:sz w:val="44"/>
      <w:szCs w:val="40"/>
      <w:lang w:eastAsia="en-US"/>
    </w:rPr>
  </w:style>
  <w:style w:type="character" w:customStyle="1" w:styleId="ListBullet2Char">
    <w:name w:val="List Bullet 2 Char"/>
    <w:link w:val="ListBullet2"/>
    <w:semiHidden/>
    <w:rsid w:val="00AA2105"/>
    <w:rPr>
      <w:rFonts w:ascii="Calibri" w:hAnsi="Calibri"/>
      <w:sz w:val="22"/>
      <w:szCs w:val="21"/>
      <w:lang w:eastAsia="en-US"/>
    </w:rPr>
  </w:style>
  <w:style w:type="paragraph" w:customStyle="1" w:styleId="Blockquote">
    <w:name w:val="Block quote"/>
    <w:basedOn w:val="Normal"/>
    <w:rsid w:val="00AA2105"/>
    <w:pPr>
      <w:keepLines w:val="0"/>
      <w:numPr>
        <w:numId w:val="20"/>
      </w:numPr>
      <w:tabs>
        <w:tab w:val="clear" w:pos="568"/>
      </w:tabs>
      <w:spacing w:before="120" w:after="120" w:line="228" w:lineRule="auto"/>
      <w:ind w:left="284" w:firstLine="0"/>
    </w:pPr>
    <w:rPr>
      <w:rFonts w:ascii="Times New Roman" w:hAnsi="Times New Roman" w:cs="Arial"/>
      <w:sz w:val="20"/>
      <w:lang w:eastAsia="en-AU"/>
    </w:rPr>
  </w:style>
  <w:style w:type="character" w:customStyle="1" w:styleId="ssshChar">
    <w:name w:val="sssh Char"/>
    <w:link w:val="sssh"/>
    <w:rsid w:val="00AA2105"/>
    <w:rPr>
      <w:rFonts w:ascii="Calibri" w:hAnsi="Calibri" w:cs="Arial"/>
      <w:b/>
      <w:bCs/>
      <w:i/>
      <w:color w:val="00539F"/>
      <w:spacing w:val="10"/>
      <w:sz w:val="24"/>
      <w:szCs w:val="28"/>
      <w:lang w:val="en-US" w:eastAsia="en-US"/>
    </w:rPr>
  </w:style>
  <w:style w:type="character" w:customStyle="1" w:styleId="sssshChar">
    <w:name w:val="ssssh Char"/>
    <w:link w:val="ssssh"/>
    <w:rsid w:val="00AA2105"/>
    <w:rPr>
      <w:rFonts w:ascii="Calibri" w:hAnsi="Calibri" w:cs="Arial"/>
      <w:b/>
      <w:bCs/>
      <w:i/>
      <w:color w:val="00539F"/>
      <w:spacing w:val="10"/>
      <w:sz w:val="22"/>
      <w:szCs w:val="18"/>
      <w:lang w:val="en-US" w:eastAsia="en-US"/>
    </w:rPr>
  </w:style>
  <w:style w:type="paragraph" w:customStyle="1" w:styleId="SuggestedAnswer">
    <w:name w:val="Suggested Answer"/>
    <w:basedOn w:val="Normal"/>
    <w:qFormat/>
    <w:rsid w:val="00AA2105"/>
    <w:pPr>
      <w:keepLines w:val="0"/>
      <w:spacing w:before="60"/>
    </w:pPr>
    <w:rPr>
      <w:rFonts w:cs="Arial"/>
      <w:color w:val="FF0000"/>
      <w:szCs w:val="19"/>
    </w:rPr>
  </w:style>
  <w:style w:type="paragraph" w:customStyle="1" w:styleId="SuggestedHeading2">
    <w:name w:val="Suggested Heading 2"/>
    <w:basedOn w:val="SuggestedAnswer"/>
    <w:qFormat/>
    <w:rsid w:val="00AA2105"/>
    <w:rPr>
      <w:u w:val="single"/>
    </w:rPr>
  </w:style>
  <w:style w:type="paragraph" w:customStyle="1" w:styleId="SuggestedHeading1">
    <w:name w:val="Suggested Heading 1"/>
    <w:basedOn w:val="SuggestedAnswer"/>
    <w:qFormat/>
    <w:rsid w:val="00AA2105"/>
    <w:rPr>
      <w:b/>
    </w:rPr>
  </w:style>
  <w:style w:type="paragraph" w:customStyle="1" w:styleId="SuggestedFNA">
    <w:name w:val="Suggested FNA"/>
    <w:basedOn w:val="SuggestedAnswer"/>
    <w:qFormat/>
    <w:rsid w:val="00AA2105"/>
    <w:rPr>
      <w:szCs w:val="18"/>
    </w:rPr>
  </w:style>
  <w:style w:type="character" w:customStyle="1" w:styleId="Markingguide">
    <w:name w:val="Marking guide"/>
    <w:rsid w:val="00AA2105"/>
    <w:rPr>
      <w:rFonts w:ascii="Helvetica" w:hAnsi="Helvetica"/>
      <w:b/>
      <w:i/>
      <w:color w:val="666699"/>
      <w:sz w:val="24"/>
      <w:szCs w:val="20"/>
    </w:rPr>
  </w:style>
  <w:style w:type="paragraph" w:customStyle="1" w:styleId="SuggestedFNAmoney">
    <w:name w:val="Suggested FNA money"/>
    <w:basedOn w:val="SuggestedFNA"/>
    <w:qFormat/>
    <w:rsid w:val="00AA2105"/>
    <w:pPr>
      <w:jc w:val="right"/>
    </w:pPr>
  </w:style>
  <w:style w:type="paragraph" w:styleId="Revision">
    <w:name w:val="Revision"/>
    <w:hidden/>
    <w:uiPriority w:val="99"/>
    <w:semiHidden/>
    <w:rsid w:val="00AA2105"/>
    <w:rPr>
      <w:rFonts w:ascii="Helvetica" w:hAnsi="Helvetica"/>
      <w:sz w:val="22"/>
      <w:szCs w:val="21"/>
      <w:lang w:eastAsia="en-US"/>
    </w:rPr>
  </w:style>
  <w:style w:type="paragraph" w:customStyle="1" w:styleId="Caption11">
    <w:name w:val="Caption11"/>
    <w:basedOn w:val="Normal"/>
    <w:next w:val="Normal"/>
    <w:rsid w:val="00004F88"/>
    <w:pPr>
      <w:keepNext/>
      <w:keepLines w:val="0"/>
      <w:tabs>
        <w:tab w:val="left" w:pos="851"/>
        <w:tab w:val="left" w:pos="1134"/>
      </w:tabs>
      <w:spacing w:before="240" w:after="120" w:line="220" w:lineRule="atLeast"/>
      <w:ind w:left="851" w:hanging="851"/>
      <w:outlineLvl w:val="0"/>
    </w:pPr>
    <w:rPr>
      <w:b/>
      <w:color w:val="1B0069"/>
      <w:sz w:val="18"/>
      <w:szCs w:val="20"/>
    </w:rPr>
  </w:style>
  <w:style w:type="paragraph" w:customStyle="1" w:styleId="project-table-body">
    <w:name w:val="project-table-body"/>
    <w:basedOn w:val="Normal"/>
    <w:qFormat/>
    <w:rsid w:val="00AA2105"/>
    <w:pPr>
      <w:spacing w:before="40" w:after="40" w:line="200" w:lineRule="atLeast"/>
    </w:pPr>
    <w:rPr>
      <w:sz w:val="18"/>
    </w:rPr>
  </w:style>
  <w:style w:type="paragraph" w:customStyle="1" w:styleId="project-table-head">
    <w:name w:val="project-table-head"/>
    <w:basedOn w:val="project-table-body"/>
    <w:qFormat/>
    <w:rsid w:val="00AA2105"/>
    <w:rPr>
      <w:b/>
    </w:rPr>
  </w:style>
  <w:style w:type="paragraph" w:customStyle="1" w:styleId="project-body-text-1">
    <w:name w:val="project-body-text-1"/>
    <w:basedOn w:val="Normal"/>
    <w:qFormat/>
    <w:rsid w:val="00AA2105"/>
  </w:style>
  <w:style w:type="paragraph" w:customStyle="1" w:styleId="project-head-1">
    <w:name w:val="project-head-1"/>
    <w:basedOn w:val="project-body-text-1"/>
    <w:qFormat/>
    <w:rsid w:val="00AA2105"/>
    <w:pPr>
      <w:spacing w:before="600" w:after="200"/>
    </w:pPr>
    <w:rPr>
      <w:b/>
      <w:color w:val="1B0069"/>
      <w:sz w:val="28"/>
    </w:rPr>
  </w:style>
  <w:style w:type="paragraph" w:customStyle="1" w:styleId="project-head-1-PAGE-BREAK">
    <w:name w:val="project-head-1-PAGE-BREAK"/>
    <w:basedOn w:val="project-head-1"/>
    <w:qFormat/>
    <w:rsid w:val="00AA2105"/>
    <w:pPr>
      <w:pageBreakBefore/>
      <w:spacing w:before="0"/>
    </w:pPr>
  </w:style>
  <w:style w:type="paragraph" w:customStyle="1" w:styleId="student-response">
    <w:name w:val="student-response"/>
    <w:basedOn w:val="Normal"/>
    <w:qFormat/>
    <w:rsid w:val="00AA2105"/>
    <w:rPr>
      <w:color w:val="333399"/>
    </w:rPr>
  </w:style>
  <w:style w:type="character" w:customStyle="1" w:styleId="ttChar">
    <w:name w:val="tt Char"/>
    <w:link w:val="tt"/>
    <w:locked/>
    <w:rsid w:val="00AA2105"/>
    <w:rPr>
      <w:rFonts w:ascii="Calibri" w:hAnsi="Calibri" w:cs="Arial"/>
      <w:sz w:val="18"/>
      <w:szCs w:val="16"/>
      <w:lang w:eastAsia="en-US"/>
    </w:rPr>
  </w:style>
  <w:style w:type="paragraph" w:customStyle="1" w:styleId="ai3">
    <w:name w:val="ai3"/>
    <w:basedOn w:val="ind3"/>
    <w:uiPriority w:val="99"/>
    <w:rsid w:val="00AA2105"/>
    <w:pPr>
      <w:tabs>
        <w:tab w:val="right" w:pos="9639"/>
      </w:tabs>
      <w:spacing w:after="100" w:line="240" w:lineRule="atLeast"/>
    </w:pPr>
    <w:rPr>
      <w:rFonts w:ascii="GillSans" w:hAnsi="GillSans" w:cs="Times New Roman"/>
      <w:sz w:val="20"/>
      <w:szCs w:val="20"/>
      <w:lang w:val="en-AU"/>
    </w:rPr>
  </w:style>
  <w:style w:type="paragraph" w:customStyle="1" w:styleId="ai2">
    <w:name w:val="ai2"/>
    <w:basedOn w:val="ind2"/>
    <w:uiPriority w:val="99"/>
    <w:rsid w:val="00AA2105"/>
    <w:pPr>
      <w:tabs>
        <w:tab w:val="right" w:pos="9639"/>
      </w:tabs>
      <w:spacing w:after="100" w:line="240" w:lineRule="atLeast"/>
    </w:pPr>
    <w:rPr>
      <w:rFonts w:ascii="GillSans" w:hAnsi="GillSans" w:cs="Times New Roman"/>
      <w:sz w:val="20"/>
      <w:szCs w:val="20"/>
      <w:lang w:val="en-AU"/>
    </w:rPr>
  </w:style>
  <w:style w:type="paragraph" w:styleId="ListParagraph">
    <w:name w:val="List Paragraph"/>
    <w:basedOn w:val="Normal"/>
    <w:uiPriority w:val="34"/>
    <w:qFormat/>
    <w:rsid w:val="00AA2105"/>
    <w:pPr>
      <w:keepLines w:val="0"/>
      <w:spacing w:before="0" w:after="0" w:line="240" w:lineRule="auto"/>
      <w:ind w:left="720"/>
    </w:pPr>
    <w:rPr>
      <w:rFonts w:eastAsia="Calibri"/>
      <w:szCs w:val="22"/>
    </w:rPr>
  </w:style>
  <w:style w:type="paragraph" w:customStyle="1" w:styleId="Answerhere">
    <w:name w:val="Answer here"/>
    <w:basedOn w:val="Normal"/>
    <w:qFormat/>
    <w:rsid w:val="00AA2105"/>
    <w:pPr>
      <w:spacing w:before="80" w:after="80"/>
    </w:pPr>
    <w:rPr>
      <w:color w:val="1B0069"/>
    </w:rPr>
  </w:style>
  <w:style w:type="paragraph" w:customStyle="1" w:styleId="SuggestedAnswerind2">
    <w:name w:val="Suggested Answer ind 2"/>
    <w:basedOn w:val="SuggestedAnswer"/>
    <w:qFormat/>
    <w:rsid w:val="00AA2105"/>
    <w:pPr>
      <w:tabs>
        <w:tab w:val="left" w:pos="284"/>
        <w:tab w:val="left" w:pos="567"/>
      </w:tabs>
      <w:spacing w:before="0"/>
      <w:ind w:left="567" w:hanging="567"/>
    </w:pPr>
    <w:rPr>
      <w:lang w:eastAsia="en-AU"/>
    </w:rPr>
  </w:style>
  <w:style w:type="paragraph" w:customStyle="1" w:styleId="SuggestedAnswerind1">
    <w:name w:val="Suggested Answer ind 1"/>
    <w:basedOn w:val="SuggestedAnswerind2"/>
    <w:qFormat/>
    <w:rsid w:val="00AA2105"/>
    <w:pPr>
      <w:ind w:left="284" w:hanging="284"/>
    </w:pPr>
  </w:style>
  <w:style w:type="paragraph" w:customStyle="1" w:styleId="SuggestedAnswerbulletind2">
    <w:name w:val="Suggested Answer bullet ind 2"/>
    <w:basedOn w:val="SuggestedAnswerbullet"/>
    <w:qFormat/>
    <w:rsid w:val="00AA2105"/>
    <w:pPr>
      <w:numPr>
        <w:numId w:val="27"/>
      </w:numPr>
      <w:ind w:left="1134" w:hanging="567"/>
    </w:pPr>
  </w:style>
  <w:style w:type="paragraph" w:customStyle="1" w:styleId="SuggestedAnswerbullet">
    <w:name w:val="Suggested Answer bullet"/>
    <w:basedOn w:val="SuggestedAnswer"/>
    <w:qFormat/>
    <w:rsid w:val="00AA2105"/>
    <w:pPr>
      <w:numPr>
        <w:numId w:val="26"/>
      </w:numPr>
      <w:spacing w:before="0"/>
      <w:ind w:left="568" w:hanging="284"/>
    </w:pPr>
  </w:style>
  <w:style w:type="paragraph" w:customStyle="1" w:styleId="SuggestedAnswerbulletind1">
    <w:name w:val="Suggested Answer bullet ind 1"/>
    <w:basedOn w:val="SuggestedAnswerbullet"/>
    <w:qFormat/>
    <w:rsid w:val="00AA2105"/>
    <w:pPr>
      <w:spacing w:line="240" w:lineRule="atLeast"/>
    </w:pPr>
  </w:style>
  <w:style w:type="character" w:styleId="SubtleReference">
    <w:name w:val="Subtle Reference"/>
    <w:uiPriority w:val="31"/>
    <w:qFormat/>
    <w:rsid w:val="00AA2105"/>
    <w:rPr>
      <w:smallCaps/>
      <w:color w:val="5A5A5A"/>
    </w:rPr>
  </w:style>
  <w:style w:type="paragraph" w:customStyle="1" w:styleId="MGnote">
    <w:name w:val="MG note"/>
    <w:basedOn w:val="Normal"/>
    <w:qFormat/>
    <w:rsid w:val="00AA2105"/>
    <w:pPr>
      <w:spacing w:before="80" w:after="80"/>
    </w:pPr>
    <w:rPr>
      <w:rFonts w:ascii="Comic Sans MS" w:hAnsi="Comic Sans MS"/>
      <w:b/>
      <w:i/>
      <w:color w:val="1B0069"/>
      <w:sz w:val="19"/>
    </w:rPr>
  </w:style>
  <w:style w:type="paragraph" w:customStyle="1" w:styleId="Assignmenttitle">
    <w:name w:val="Assignment title"/>
    <w:basedOn w:val="0sh"/>
    <w:qFormat/>
    <w:rsid w:val="00AA2105"/>
    <w:pPr>
      <w:tabs>
        <w:tab w:val="clear" w:pos="0"/>
      </w:tabs>
      <w:spacing w:before="400" w:after="120"/>
      <w:jc w:val="center"/>
    </w:pPr>
    <w:rPr>
      <w:color w:val="0098CD"/>
      <w:sz w:val="44"/>
    </w:rPr>
  </w:style>
  <w:style w:type="paragraph" w:customStyle="1" w:styleId="SubjectTitlecode">
    <w:name w:val="Subject Title &amp; code"/>
    <w:basedOn w:val="Assignmenttitle"/>
    <w:qFormat/>
    <w:rsid w:val="00AA2105"/>
    <w:pPr>
      <w:pageBreakBefore w:val="0"/>
      <w:spacing w:before="0"/>
    </w:pPr>
    <w:rPr>
      <w:sz w:val="36"/>
      <w:szCs w:val="24"/>
    </w:rPr>
  </w:style>
  <w:style w:type="character" w:customStyle="1" w:styleId="CaptionChar">
    <w:name w:val="Caption Char"/>
    <w:link w:val="Caption"/>
    <w:uiPriority w:val="35"/>
    <w:locked/>
    <w:rsid w:val="00AA2105"/>
    <w:rPr>
      <w:rFonts w:ascii="Calibri" w:hAnsi="Calibri"/>
      <w:b/>
      <w:bCs/>
      <w:color w:val="0098CD"/>
      <w:sz w:val="22"/>
      <w:lang w:eastAsia="en-US"/>
    </w:rPr>
  </w:style>
  <w:style w:type="character" w:customStyle="1" w:styleId="mhChar">
    <w:name w:val="mh Char"/>
    <w:link w:val="mh"/>
    <w:locked/>
    <w:rsid w:val="00AA2105"/>
    <w:rPr>
      <w:rFonts w:ascii="Calibri" w:hAnsi="Calibri"/>
      <w:b/>
      <w:bCs/>
      <w:color w:val="0098CD"/>
      <w:spacing w:val="10"/>
      <w:sz w:val="40"/>
      <w:szCs w:val="36"/>
      <w:lang w:eastAsia="en-US"/>
    </w:rPr>
  </w:style>
  <w:style w:type="character" w:customStyle="1" w:styleId="sshChar">
    <w:name w:val="ssh Char"/>
    <w:link w:val="ssh"/>
    <w:locked/>
    <w:rsid w:val="00AA2105"/>
    <w:rPr>
      <w:rFonts w:ascii="Calibri" w:hAnsi="Calibri" w:cs="Arial"/>
      <w:b/>
      <w:bCs/>
      <w:color w:val="00539F"/>
      <w:spacing w:val="10"/>
      <w:sz w:val="28"/>
      <w:szCs w:val="24"/>
      <w:lang w:eastAsia="en-US"/>
    </w:rPr>
  </w:style>
  <w:style w:type="character" w:customStyle="1" w:styleId="noteChar">
    <w:name w:val="note Char"/>
    <w:link w:val="note0"/>
    <w:uiPriority w:val="99"/>
    <w:locked/>
    <w:rsid w:val="00AA2105"/>
    <w:rPr>
      <w:rFonts w:ascii="Calibri" w:hAnsi="Calibri" w:cs="Arial"/>
      <w:sz w:val="16"/>
      <w:szCs w:val="16"/>
      <w:lang w:eastAsia="en-US"/>
    </w:rPr>
  </w:style>
  <w:style w:type="character" w:customStyle="1" w:styleId="fnoteChar">
    <w:name w:val="fnote Char"/>
    <w:link w:val="fnote"/>
    <w:uiPriority w:val="99"/>
    <w:locked/>
    <w:rsid w:val="00AA2105"/>
    <w:rPr>
      <w:rFonts w:ascii="Calibri" w:hAnsi="Calibri" w:cs="Arial"/>
      <w:sz w:val="16"/>
      <w:szCs w:val="16"/>
      <w:lang w:eastAsia="en-US"/>
    </w:rPr>
  </w:style>
  <w:style w:type="paragraph" w:customStyle="1" w:styleId="0fnote">
    <w:name w:val="0fnote"/>
    <w:basedOn w:val="fnote"/>
    <w:rsid w:val="00AA2105"/>
    <w:pPr>
      <w:spacing w:after="40"/>
    </w:pPr>
  </w:style>
  <w:style w:type="paragraph" w:customStyle="1" w:styleId="fnoteind1">
    <w:name w:val="fnote ind 1"/>
    <w:basedOn w:val="noteind1"/>
    <w:rsid w:val="00AA2105"/>
    <w:pPr>
      <w:tabs>
        <w:tab w:val="clear" w:pos="142"/>
        <w:tab w:val="clear" w:pos="284"/>
        <w:tab w:val="left" w:pos="1276"/>
      </w:tabs>
      <w:ind w:left="1276"/>
    </w:pPr>
  </w:style>
  <w:style w:type="paragraph" w:customStyle="1" w:styleId="0fnoteind1">
    <w:name w:val="0fnote ind 1"/>
    <w:basedOn w:val="fnoteind1"/>
    <w:rsid w:val="00AA2105"/>
    <w:pPr>
      <w:spacing w:after="80"/>
    </w:pPr>
  </w:style>
  <w:style w:type="paragraph" w:customStyle="1" w:styleId="fnoteind2">
    <w:name w:val="fnote ind 2"/>
    <w:basedOn w:val="fnoteind1"/>
    <w:rsid w:val="00AA2105"/>
    <w:pPr>
      <w:tabs>
        <w:tab w:val="left" w:pos="1418"/>
      </w:tabs>
      <w:ind w:left="1418" w:hanging="284"/>
    </w:pPr>
  </w:style>
  <w:style w:type="paragraph" w:customStyle="1" w:styleId="0fnoteind2">
    <w:name w:val="0fnote ind 2"/>
    <w:basedOn w:val="fnoteind2"/>
    <w:rsid w:val="00AA2105"/>
    <w:pPr>
      <w:spacing w:after="80"/>
    </w:pPr>
  </w:style>
  <w:style w:type="paragraph" w:customStyle="1" w:styleId="forum">
    <w:name w:val="forum"/>
    <w:basedOn w:val="fNormal"/>
    <w:next w:val="Normal"/>
    <w:rsid w:val="00AA2105"/>
    <w:pPr>
      <w:spacing w:before="360" w:after="360"/>
    </w:pPr>
  </w:style>
  <w:style w:type="paragraph" w:customStyle="1" w:styleId="0forum">
    <w:name w:val="0forum"/>
    <w:basedOn w:val="forum"/>
    <w:next w:val="Normal"/>
    <w:qFormat/>
    <w:rsid w:val="00AA2105"/>
    <w:pPr>
      <w:pageBreakBefore/>
      <w:spacing w:before="0"/>
    </w:pPr>
  </w:style>
  <w:style w:type="character" w:customStyle="1" w:styleId="0sssshChar">
    <w:name w:val="0ssssh Char"/>
    <w:link w:val="0ssssh"/>
    <w:locked/>
    <w:rsid w:val="00AA2105"/>
    <w:rPr>
      <w:rFonts w:ascii="Calibri" w:hAnsi="Calibri" w:cs="Arial"/>
      <w:b/>
      <w:bCs/>
      <w:i/>
      <w:color w:val="00539F"/>
      <w:spacing w:val="10"/>
      <w:sz w:val="22"/>
      <w:szCs w:val="18"/>
      <w:lang w:val="en-US" w:eastAsia="en-US"/>
    </w:rPr>
  </w:style>
  <w:style w:type="paragraph" w:customStyle="1" w:styleId="disclaimerh">
    <w:name w:val="disclaimer_h"/>
    <w:basedOn w:val="Normal"/>
    <w:next w:val="Normal"/>
    <w:rsid w:val="00AA2105"/>
    <w:pPr>
      <w:keepNext/>
      <w:pageBreakBefore/>
      <w:spacing w:before="120" w:after="0" w:line="240" w:lineRule="auto"/>
    </w:pPr>
    <w:rPr>
      <w:b/>
      <w:bCs/>
      <w:color w:val="A6A6A6"/>
      <w:sz w:val="16"/>
      <w:szCs w:val="20"/>
    </w:rPr>
  </w:style>
  <w:style w:type="paragraph" w:customStyle="1" w:styleId="copyrighth">
    <w:name w:val="copyright_h"/>
    <w:basedOn w:val="disclaimerh"/>
    <w:next w:val="Normal"/>
    <w:rsid w:val="00AA2105"/>
    <w:rPr>
      <w:bCs w:val="0"/>
    </w:rPr>
  </w:style>
  <w:style w:type="paragraph" w:customStyle="1" w:styleId="Acknowledgementsh">
    <w:name w:val="Acknowledgements_h"/>
    <w:basedOn w:val="copyrighth"/>
    <w:next w:val="Normal"/>
    <w:rsid w:val="00AA2105"/>
    <w:rPr>
      <w:bCs/>
    </w:rPr>
  </w:style>
  <w:style w:type="paragraph" w:customStyle="1" w:styleId="Activities">
    <w:name w:val="Activities"/>
    <w:basedOn w:val="Normal"/>
    <w:rsid w:val="00AA2105"/>
    <w:rPr>
      <w:b/>
    </w:rPr>
  </w:style>
  <w:style w:type="paragraph" w:customStyle="1" w:styleId="ActivityTitle">
    <w:name w:val="ActivityTitle"/>
    <w:basedOn w:val="Normal"/>
    <w:rsid w:val="00AA2105"/>
    <w:pPr>
      <w:tabs>
        <w:tab w:val="left" w:pos="284"/>
      </w:tabs>
      <w:spacing w:before="600" w:after="120"/>
    </w:pPr>
    <w:rPr>
      <w:b/>
      <w:color w:val="7F7F7F"/>
      <w:sz w:val="28"/>
    </w:rPr>
  </w:style>
  <w:style w:type="character" w:customStyle="1" w:styleId="BalloonTextChar">
    <w:name w:val="Balloon Text Char"/>
    <w:link w:val="BalloonText"/>
    <w:uiPriority w:val="99"/>
    <w:rsid w:val="00AA2105"/>
    <w:rPr>
      <w:rFonts w:ascii="Tahoma" w:hAnsi="Tahoma" w:cs="Tahoma"/>
      <w:sz w:val="16"/>
      <w:szCs w:val="16"/>
      <w:lang w:eastAsia="en-US"/>
    </w:rPr>
  </w:style>
  <w:style w:type="paragraph" w:customStyle="1" w:styleId="Bignumber">
    <w:name w:val="Big_number"/>
    <w:basedOn w:val="Normal"/>
    <w:qFormat/>
    <w:rsid w:val="00AA2105"/>
    <w:pPr>
      <w:spacing w:before="1800" w:after="4000" w:line="240" w:lineRule="auto"/>
      <w:jc w:val="right"/>
    </w:pPr>
    <w:rPr>
      <w:b/>
      <w:color w:val="808080"/>
      <w:sz w:val="180"/>
      <w:szCs w:val="180"/>
    </w:rPr>
  </w:style>
  <w:style w:type="character" w:customStyle="1" w:styleId="CharChar">
    <w:name w:val="Char Char"/>
    <w:rsid w:val="00AA2105"/>
    <w:rPr>
      <w:rFonts w:ascii="ITC Franklin Gothic Book" w:hAnsi="ITC Franklin Gothic Book" w:cs="Arial"/>
      <w:b/>
      <w:color w:val="1B0069"/>
      <w:sz w:val="18"/>
      <w:szCs w:val="18"/>
      <w:lang w:val="en-AU" w:eastAsia="en-US" w:bidi="ar-SA"/>
    </w:rPr>
  </w:style>
  <w:style w:type="character" w:customStyle="1" w:styleId="ClosingChar">
    <w:name w:val="Closing Char"/>
    <w:link w:val="Closing"/>
    <w:uiPriority w:val="99"/>
    <w:rsid w:val="00AA2105"/>
    <w:rPr>
      <w:rFonts w:ascii="Calibri" w:hAnsi="Calibri"/>
      <w:sz w:val="22"/>
      <w:szCs w:val="21"/>
      <w:lang w:eastAsia="en-US"/>
    </w:rPr>
  </w:style>
  <w:style w:type="character" w:customStyle="1" w:styleId="CommentTextChar">
    <w:name w:val="Comment Text Char"/>
    <w:link w:val="CommentText"/>
    <w:rsid w:val="00AA2105"/>
    <w:rPr>
      <w:rFonts w:ascii="Calibri" w:hAnsi="Calibri"/>
      <w:lang w:eastAsia="en-US"/>
    </w:rPr>
  </w:style>
  <w:style w:type="character" w:customStyle="1" w:styleId="CommentSubjectChar">
    <w:name w:val="Comment Subject Char"/>
    <w:link w:val="CommentSubject"/>
    <w:uiPriority w:val="99"/>
    <w:rsid w:val="00AA2105"/>
    <w:rPr>
      <w:rFonts w:ascii="Calibri" w:hAnsi="Calibri"/>
      <w:b/>
      <w:bCs/>
      <w:lang w:eastAsia="en-US"/>
    </w:rPr>
  </w:style>
  <w:style w:type="paragraph" w:customStyle="1" w:styleId="Contents">
    <w:name w:val="Contents"/>
    <w:basedOn w:val="0mhindent"/>
    <w:qFormat/>
    <w:rsid w:val="00AA2105"/>
    <w:pPr>
      <w:spacing w:before="800" w:after="240"/>
    </w:pPr>
    <w:rPr>
      <w:sz w:val="36"/>
    </w:rPr>
  </w:style>
  <w:style w:type="character" w:customStyle="1" w:styleId="CSendChar">
    <w:name w:val="CS_end Char"/>
    <w:link w:val="CSend"/>
    <w:locked/>
    <w:rsid w:val="00AA2105"/>
    <w:rPr>
      <w:rFonts w:ascii="Calibri" w:hAnsi="Calibri"/>
      <w:sz w:val="22"/>
      <w:szCs w:val="21"/>
      <w:lang w:eastAsia="en-US"/>
    </w:rPr>
  </w:style>
  <w:style w:type="paragraph" w:customStyle="1" w:styleId="disclaimertext">
    <w:name w:val="disclaimer text"/>
    <w:basedOn w:val="disclaimerh"/>
    <w:rsid w:val="00AA2105"/>
    <w:pPr>
      <w:spacing w:before="60"/>
    </w:pPr>
    <w:rPr>
      <w:b w:val="0"/>
      <w:color w:val="7F7F7F"/>
      <w:sz w:val="14"/>
      <w:szCs w:val="14"/>
    </w:rPr>
  </w:style>
  <w:style w:type="paragraph" w:customStyle="1" w:styleId="disclaimertextind1">
    <w:name w:val="disclaimer text ind 1"/>
    <w:basedOn w:val="disclaimertext"/>
    <w:rsid w:val="00AA2105"/>
    <w:pPr>
      <w:tabs>
        <w:tab w:val="left" w:pos="284"/>
      </w:tabs>
      <w:spacing w:before="0"/>
      <w:ind w:left="284" w:hanging="284"/>
    </w:pPr>
  </w:style>
  <w:style w:type="character" w:customStyle="1" w:styleId="DocumentMapChar">
    <w:name w:val="Document Map Char"/>
    <w:link w:val="DocumentMap"/>
    <w:uiPriority w:val="99"/>
    <w:rsid w:val="00AA2105"/>
    <w:rPr>
      <w:rFonts w:ascii="Tahoma" w:hAnsi="Tahoma" w:cs="Tahoma"/>
      <w:shd w:val="clear" w:color="auto" w:fill="000080"/>
      <w:lang w:eastAsia="en-US"/>
    </w:rPr>
  </w:style>
  <w:style w:type="character" w:customStyle="1" w:styleId="EndnoteTextChar">
    <w:name w:val="Endnote Text Char"/>
    <w:link w:val="EndnoteText"/>
    <w:uiPriority w:val="99"/>
    <w:rsid w:val="00AA2105"/>
    <w:rPr>
      <w:rFonts w:ascii="Calibri" w:hAnsi="Calibri"/>
      <w:lang w:eastAsia="en-US"/>
    </w:rPr>
  </w:style>
  <w:style w:type="paragraph" w:customStyle="1" w:styleId="EquationText">
    <w:name w:val="EquationText"/>
    <w:basedOn w:val="Normal"/>
    <w:qFormat/>
    <w:rsid w:val="00AA2105"/>
    <w:pPr>
      <w:spacing w:before="120" w:after="120"/>
    </w:pPr>
  </w:style>
  <w:style w:type="paragraph" w:customStyle="1" w:styleId="fmhaftertable">
    <w:name w:val="fmh_after table"/>
    <w:basedOn w:val="fmh"/>
    <w:next w:val="fNormal"/>
    <w:rsid w:val="00AA2105"/>
    <w:pPr>
      <w:spacing w:before="300"/>
    </w:pPr>
  </w:style>
  <w:style w:type="character" w:customStyle="1" w:styleId="FooterChar">
    <w:name w:val="Footer Char"/>
    <w:link w:val="Footer"/>
    <w:rsid w:val="00AA2105"/>
    <w:rPr>
      <w:rFonts w:ascii="Calibri" w:hAnsi="Calibri"/>
      <w:b/>
      <w:sz w:val="16"/>
      <w:szCs w:val="21"/>
      <w:lang w:eastAsia="en-US"/>
    </w:rPr>
  </w:style>
  <w:style w:type="character" w:customStyle="1" w:styleId="FootnoteTextChar">
    <w:name w:val="Footnote Text Char"/>
    <w:link w:val="FootnoteText"/>
    <w:uiPriority w:val="99"/>
    <w:semiHidden/>
    <w:locked/>
    <w:rsid w:val="00AA2105"/>
    <w:rPr>
      <w:rFonts w:ascii="Calibri" w:hAnsi="Calibri"/>
      <w:lang w:eastAsia="en-US"/>
    </w:rPr>
  </w:style>
  <w:style w:type="paragraph" w:customStyle="1" w:styleId="forumaftertable">
    <w:name w:val="forum_after_table"/>
    <w:basedOn w:val="forum"/>
    <w:qFormat/>
    <w:rsid w:val="00AA2105"/>
    <w:pPr>
      <w:spacing w:before="280"/>
    </w:pPr>
  </w:style>
  <w:style w:type="paragraph" w:customStyle="1" w:styleId="fqind1">
    <w:name w:val="fq ind 1"/>
    <w:basedOn w:val="qind1"/>
    <w:rsid w:val="00AA2105"/>
    <w:pPr>
      <w:ind w:left="1702"/>
    </w:pPr>
  </w:style>
  <w:style w:type="paragraph" w:customStyle="1" w:styleId="fqind2">
    <w:name w:val="fq ind 2"/>
    <w:basedOn w:val="qind2"/>
    <w:rsid w:val="00AA2105"/>
    <w:pPr>
      <w:tabs>
        <w:tab w:val="clear" w:pos="851"/>
        <w:tab w:val="clear" w:pos="1134"/>
        <w:tab w:val="left" w:pos="1701"/>
        <w:tab w:val="left" w:pos="1985"/>
      </w:tabs>
      <w:ind w:left="1985"/>
    </w:pPr>
    <w:rPr>
      <w:lang w:val="en-AU"/>
    </w:rPr>
  </w:style>
  <w:style w:type="paragraph" w:customStyle="1" w:styleId="fqind3">
    <w:name w:val="fq ind 3"/>
    <w:basedOn w:val="qind3"/>
    <w:rsid w:val="00AA2105"/>
    <w:pPr>
      <w:tabs>
        <w:tab w:val="clear" w:pos="851"/>
        <w:tab w:val="clear" w:pos="1134"/>
        <w:tab w:val="left" w:pos="1701"/>
        <w:tab w:val="left" w:pos="1985"/>
      </w:tabs>
      <w:ind w:left="2269"/>
    </w:pPr>
    <w:rPr>
      <w:lang w:val="en-AU"/>
    </w:rPr>
  </w:style>
  <w:style w:type="paragraph" w:customStyle="1" w:styleId="fqind4">
    <w:name w:val="fq ind 4"/>
    <w:basedOn w:val="qind4"/>
    <w:rsid w:val="00AA2105"/>
    <w:pPr>
      <w:tabs>
        <w:tab w:val="clear" w:pos="851"/>
        <w:tab w:val="clear" w:pos="1134"/>
        <w:tab w:val="clear" w:pos="1418"/>
        <w:tab w:val="left" w:pos="1985"/>
        <w:tab w:val="left" w:pos="2268"/>
        <w:tab w:val="left" w:pos="2552"/>
      </w:tabs>
      <w:ind w:left="2552"/>
    </w:pPr>
    <w:rPr>
      <w:lang w:val="en-AU"/>
    </w:rPr>
  </w:style>
  <w:style w:type="character" w:customStyle="1" w:styleId="HeaderChar">
    <w:name w:val="Header Char"/>
    <w:link w:val="Header"/>
    <w:uiPriority w:val="99"/>
    <w:locked/>
    <w:rsid w:val="00AA2105"/>
    <w:rPr>
      <w:rFonts w:ascii="Calibri" w:hAnsi="Calibri"/>
      <w:sz w:val="22"/>
      <w:szCs w:val="21"/>
      <w:lang w:eastAsia="en-US"/>
    </w:rPr>
  </w:style>
  <w:style w:type="character" w:customStyle="1" w:styleId="Heading1Char">
    <w:name w:val="Heading 1 Char"/>
    <w:aliases w:val="Special note Char"/>
    <w:link w:val="Heading1"/>
    <w:uiPriority w:val="9"/>
    <w:locked/>
    <w:rsid w:val="00AA2105"/>
    <w:rPr>
      <w:rFonts w:ascii="Calibri" w:hAnsi="Calibri"/>
      <w:b/>
      <w:bCs/>
      <w:noProof/>
      <w:color w:val="0098CD"/>
      <w:sz w:val="64"/>
      <w:szCs w:val="64"/>
      <w:lang w:val="en-US" w:eastAsia="en-US"/>
    </w:rPr>
  </w:style>
  <w:style w:type="paragraph" w:customStyle="1" w:styleId="SubjectCodeTitle">
    <w:name w:val="Subject Code &amp; Title"/>
    <w:basedOn w:val="mh"/>
    <w:next w:val="Contents"/>
    <w:qFormat/>
    <w:rsid w:val="00AA2105"/>
    <w:pPr>
      <w:pageBreakBefore/>
      <w:tabs>
        <w:tab w:val="clear" w:pos="0"/>
      </w:tabs>
      <w:spacing w:before="20" w:after="20" w:line="260" w:lineRule="atLeast"/>
      <w:ind w:left="142" w:right="2042" w:firstLine="0"/>
      <w:outlineLvl w:val="9"/>
    </w:pPr>
    <w:rPr>
      <w:color w:val="FFFFFF"/>
      <w:sz w:val="44"/>
      <w:szCs w:val="40"/>
    </w:rPr>
  </w:style>
  <w:style w:type="character" w:customStyle="1" w:styleId="Heading3Char">
    <w:name w:val="Heading 3 Char"/>
    <w:link w:val="Heading3"/>
    <w:uiPriority w:val="9"/>
    <w:locked/>
    <w:rsid w:val="00AA2105"/>
    <w:rPr>
      <w:rFonts w:ascii="Arial" w:hAnsi="Arial" w:cs="Arial"/>
      <w:b/>
      <w:bCs/>
      <w:sz w:val="26"/>
      <w:szCs w:val="26"/>
      <w:lang w:eastAsia="en-US"/>
    </w:rPr>
  </w:style>
  <w:style w:type="character" w:customStyle="1" w:styleId="Heading4Char">
    <w:name w:val="Heading 4 Char"/>
    <w:link w:val="Heading4"/>
    <w:uiPriority w:val="9"/>
    <w:locked/>
    <w:rsid w:val="00AA2105"/>
    <w:rPr>
      <w:b/>
      <w:bCs/>
      <w:sz w:val="28"/>
      <w:szCs w:val="28"/>
      <w:lang w:eastAsia="en-US"/>
    </w:rPr>
  </w:style>
  <w:style w:type="character" w:customStyle="1" w:styleId="Heading5Char">
    <w:name w:val="Heading 5 Char"/>
    <w:link w:val="Heading5"/>
    <w:uiPriority w:val="9"/>
    <w:locked/>
    <w:rsid w:val="00AA2105"/>
    <w:rPr>
      <w:rFonts w:ascii="Calibri" w:hAnsi="Calibri"/>
      <w:b/>
      <w:bCs/>
      <w:i/>
      <w:iCs/>
      <w:sz w:val="26"/>
      <w:szCs w:val="26"/>
      <w:lang w:eastAsia="en-US"/>
    </w:rPr>
  </w:style>
  <w:style w:type="character" w:customStyle="1" w:styleId="Heading6Char">
    <w:name w:val="Heading 6 Char"/>
    <w:link w:val="Heading6"/>
    <w:uiPriority w:val="9"/>
    <w:locked/>
    <w:rsid w:val="00AA2105"/>
    <w:rPr>
      <w:b/>
      <w:bCs/>
      <w:sz w:val="22"/>
      <w:szCs w:val="22"/>
      <w:lang w:eastAsia="en-US"/>
    </w:rPr>
  </w:style>
  <w:style w:type="character" w:customStyle="1" w:styleId="Heading7Char">
    <w:name w:val="Heading 7 Char"/>
    <w:link w:val="Heading7"/>
    <w:uiPriority w:val="9"/>
    <w:locked/>
    <w:rsid w:val="00AA2105"/>
    <w:rPr>
      <w:rFonts w:ascii="Calibri" w:hAnsi="Calibri"/>
      <w:b/>
      <w:sz w:val="36"/>
      <w:lang w:eastAsia="en-US"/>
    </w:rPr>
  </w:style>
  <w:style w:type="character" w:customStyle="1" w:styleId="Heading8Char">
    <w:name w:val="Heading 8 Char"/>
    <w:link w:val="Heading8"/>
    <w:uiPriority w:val="9"/>
    <w:locked/>
    <w:rsid w:val="00AA2105"/>
    <w:rPr>
      <w:i/>
      <w:iCs/>
      <w:sz w:val="24"/>
      <w:szCs w:val="24"/>
      <w:lang w:eastAsia="en-US"/>
    </w:rPr>
  </w:style>
  <w:style w:type="character" w:customStyle="1" w:styleId="Heading9Char">
    <w:name w:val="Heading 9 Char"/>
    <w:link w:val="Heading9"/>
    <w:uiPriority w:val="9"/>
    <w:locked/>
    <w:rsid w:val="00AA2105"/>
    <w:rPr>
      <w:rFonts w:ascii="Arial" w:hAnsi="Arial" w:cs="Arial"/>
      <w:sz w:val="22"/>
      <w:szCs w:val="22"/>
      <w:lang w:eastAsia="en-US"/>
    </w:rPr>
  </w:style>
  <w:style w:type="paragraph" w:customStyle="1" w:styleId="Instructions">
    <w:name w:val="Instructions"/>
    <w:basedOn w:val="Normal"/>
    <w:next w:val="Normal"/>
    <w:qFormat/>
    <w:rsid w:val="00AA2105"/>
    <w:rPr>
      <w:color w:val="00B050"/>
    </w:rPr>
  </w:style>
  <w:style w:type="character" w:styleId="IntenseEmphasis">
    <w:name w:val="Intense Emphasis"/>
    <w:uiPriority w:val="21"/>
    <w:qFormat/>
    <w:rsid w:val="00AA2105"/>
    <w:rPr>
      <w:i/>
      <w:iCs/>
      <w:color w:val="4F81BD"/>
    </w:rPr>
  </w:style>
  <w:style w:type="paragraph" w:styleId="IntenseQuote">
    <w:name w:val="Intense Quote"/>
    <w:basedOn w:val="Normal"/>
    <w:next w:val="Normal"/>
    <w:link w:val="IntenseQuoteChar"/>
    <w:uiPriority w:val="30"/>
    <w:qFormat/>
    <w:rsid w:val="00AA2105"/>
    <w:pPr>
      <w:pBdr>
        <w:top w:val="single" w:sz="4" w:space="10" w:color="4F81BD"/>
        <w:bottom w:val="single" w:sz="4" w:space="10" w:color="4F81BD"/>
      </w:pBdr>
      <w:shd w:val="clear" w:color="auto" w:fill="D9D9D9"/>
      <w:spacing w:before="240" w:after="240"/>
      <w:ind w:left="454" w:right="454"/>
      <w:jc w:val="center"/>
    </w:pPr>
    <w:rPr>
      <w:rFonts w:ascii="Helvetica" w:hAnsi="Helvetica"/>
      <w:iCs/>
      <w:color w:val="1F497D"/>
    </w:rPr>
  </w:style>
  <w:style w:type="character" w:customStyle="1" w:styleId="IntenseQuoteChar">
    <w:name w:val="Intense Quote Char"/>
    <w:link w:val="IntenseQuote"/>
    <w:uiPriority w:val="30"/>
    <w:rsid w:val="00AA2105"/>
    <w:rPr>
      <w:rFonts w:ascii="Helvetica" w:hAnsi="Helvetica"/>
      <w:iCs/>
      <w:color w:val="1F497D"/>
      <w:sz w:val="22"/>
      <w:szCs w:val="21"/>
      <w:shd w:val="clear" w:color="auto" w:fill="D9D9D9"/>
      <w:lang w:eastAsia="en-US"/>
    </w:rPr>
  </w:style>
  <w:style w:type="paragraph" w:customStyle="1" w:styleId="KOHElogo">
    <w:name w:val="KOHE_logo"/>
    <w:next w:val="Normal"/>
    <w:qFormat/>
    <w:rsid w:val="00AA2105"/>
    <w:pPr>
      <w:keepNext/>
      <w:pageBreakBefore/>
    </w:pPr>
    <w:rPr>
      <w:rFonts w:ascii="ITC Franklin Gothic Book" w:hAnsi="ITC Franklin Gothic Book"/>
      <w:bCs/>
      <w:spacing w:val="10"/>
      <w:sz w:val="24"/>
      <w:szCs w:val="36"/>
      <w:lang w:eastAsia="en-US"/>
    </w:rPr>
  </w:style>
  <w:style w:type="paragraph" w:customStyle="1" w:styleId="linenormal">
    <w:name w:val="line_normal"/>
    <w:basedOn w:val="Normal"/>
    <w:qFormat/>
    <w:rsid w:val="00AA2105"/>
    <w:pPr>
      <w:tabs>
        <w:tab w:val="right" w:leader="underscore" w:pos="7938"/>
      </w:tabs>
      <w:spacing w:before="240" w:after="240"/>
    </w:pPr>
  </w:style>
  <w:style w:type="paragraph" w:customStyle="1" w:styleId="lineind1">
    <w:name w:val="line_ind 1"/>
    <w:basedOn w:val="linenormal"/>
    <w:qFormat/>
    <w:rsid w:val="00AA2105"/>
    <w:pPr>
      <w:ind w:left="284"/>
    </w:pPr>
  </w:style>
  <w:style w:type="paragraph" w:customStyle="1" w:styleId="lineind2">
    <w:name w:val="line ind 2"/>
    <w:basedOn w:val="lineind1"/>
    <w:qFormat/>
    <w:rsid w:val="00AA2105"/>
    <w:pPr>
      <w:ind w:left="567"/>
    </w:pPr>
  </w:style>
  <w:style w:type="paragraph" w:customStyle="1" w:styleId="LS0mh">
    <w:name w:val="LS 0mh"/>
    <w:basedOn w:val="Activities"/>
    <w:next w:val="Normal"/>
    <w:rsid w:val="00AA2105"/>
    <w:pPr>
      <w:keepNext/>
      <w:pageBreakBefore/>
      <w:spacing w:before="0"/>
    </w:pPr>
    <w:rPr>
      <w:color w:val="7F7F7F"/>
      <w:sz w:val="40"/>
      <w:szCs w:val="36"/>
    </w:rPr>
  </w:style>
  <w:style w:type="paragraph" w:customStyle="1" w:styleId="LSsh">
    <w:name w:val="LS sh"/>
    <w:basedOn w:val="Normal"/>
    <w:qFormat/>
    <w:rsid w:val="00AA2105"/>
    <w:pPr>
      <w:keepNext/>
      <w:spacing w:before="600"/>
    </w:pPr>
    <w:rPr>
      <w:b/>
      <w:color w:val="A1A1A1"/>
      <w:spacing w:val="10"/>
      <w:sz w:val="32"/>
      <w:szCs w:val="36"/>
    </w:rPr>
  </w:style>
  <w:style w:type="paragraph" w:customStyle="1" w:styleId="LS0sh">
    <w:name w:val="LS 0sh"/>
    <w:basedOn w:val="LSsh"/>
    <w:next w:val="Normal"/>
    <w:qFormat/>
    <w:rsid w:val="00AA2105"/>
    <w:pPr>
      <w:pageBreakBefore/>
      <w:spacing w:before="0"/>
    </w:pPr>
  </w:style>
  <w:style w:type="paragraph" w:customStyle="1" w:styleId="LSmh">
    <w:name w:val="LS mh"/>
    <w:basedOn w:val="LS0mh"/>
    <w:next w:val="Normal"/>
    <w:qFormat/>
    <w:rsid w:val="00AA2105"/>
    <w:pPr>
      <w:pageBreakBefore w:val="0"/>
      <w:spacing w:before="800"/>
    </w:pPr>
    <w:rPr>
      <w:spacing w:val="10"/>
    </w:rPr>
  </w:style>
  <w:style w:type="character" w:customStyle="1" w:styleId="NoteHeadingChar">
    <w:name w:val="Note Heading Char"/>
    <w:link w:val="NoteHeading"/>
    <w:uiPriority w:val="99"/>
    <w:rsid w:val="00AA2105"/>
    <w:rPr>
      <w:rFonts w:ascii="Calibri" w:hAnsi="Calibri"/>
      <w:sz w:val="22"/>
      <w:szCs w:val="21"/>
      <w:lang w:eastAsia="en-US"/>
    </w:rPr>
  </w:style>
  <w:style w:type="paragraph" w:customStyle="1" w:styleId="rectofooter0">
    <w:name w:val="recto footer"/>
    <w:basedOn w:val="Normal"/>
    <w:rsid w:val="00AA2105"/>
    <w:pPr>
      <w:tabs>
        <w:tab w:val="left" w:pos="5103"/>
        <w:tab w:val="right" w:pos="7936"/>
      </w:tabs>
      <w:spacing w:before="0" w:after="0" w:line="200" w:lineRule="atLeast"/>
    </w:pPr>
    <w:rPr>
      <w:sz w:val="16"/>
      <w:szCs w:val="14"/>
      <w:lang w:val="en-US"/>
    </w:rPr>
  </w:style>
  <w:style w:type="paragraph" w:customStyle="1" w:styleId="secondpagetopicname">
    <w:name w:val="second page topic name"/>
    <w:basedOn w:val="0sh"/>
    <w:qFormat/>
    <w:rsid w:val="00AA2105"/>
    <w:pPr>
      <w:spacing w:after="600"/>
    </w:pPr>
    <w:rPr>
      <w:rFonts w:ascii="ITC Franklin Gothic Book" w:hAnsi="ITC Franklin Gothic Book"/>
      <w:b w:val="0"/>
    </w:rPr>
  </w:style>
  <w:style w:type="paragraph" w:customStyle="1" w:styleId="Tab1">
    <w:name w:val="Tab #1"/>
    <w:basedOn w:val="Normal"/>
    <w:qFormat/>
    <w:rsid w:val="00AA2105"/>
    <w:pPr>
      <w:framePr w:w="851" w:h="1247" w:hRule="exact" w:wrap="around" w:vAnchor="page" w:hAnchor="page" w:x="11171" w:y="2836"/>
      <w:shd w:val="clear" w:color="auto" w:fill="0098CD"/>
      <w:spacing w:before="0" w:after="0"/>
    </w:pPr>
    <w:rPr>
      <w:b/>
      <w:color w:val="FFFFFF"/>
      <w:sz w:val="32"/>
    </w:rPr>
  </w:style>
  <w:style w:type="paragraph" w:customStyle="1" w:styleId="Tab10">
    <w:name w:val="Tab #10"/>
    <w:basedOn w:val="Tab1"/>
    <w:next w:val="Normal"/>
    <w:qFormat/>
    <w:rsid w:val="00AA2105"/>
    <w:pPr>
      <w:framePr w:wrap="around" w:y="13042" w:anchorLock="1"/>
    </w:pPr>
  </w:style>
  <w:style w:type="paragraph" w:customStyle="1" w:styleId="Tab2">
    <w:name w:val="Tab #2"/>
    <w:basedOn w:val="Tab1"/>
    <w:qFormat/>
    <w:rsid w:val="00AA2105"/>
    <w:pPr>
      <w:framePr w:wrap="around" w:y="3970"/>
    </w:pPr>
  </w:style>
  <w:style w:type="paragraph" w:customStyle="1" w:styleId="Tab3">
    <w:name w:val="Tab #3"/>
    <w:basedOn w:val="Tab1"/>
    <w:qFormat/>
    <w:rsid w:val="00AA2105"/>
    <w:pPr>
      <w:framePr w:wrap="around" w:y="5104"/>
    </w:pPr>
  </w:style>
  <w:style w:type="paragraph" w:customStyle="1" w:styleId="Tab4">
    <w:name w:val="Tab #4"/>
    <w:basedOn w:val="Tab1"/>
    <w:qFormat/>
    <w:rsid w:val="00AA2105"/>
    <w:pPr>
      <w:framePr w:wrap="around" w:y="6238"/>
    </w:pPr>
  </w:style>
  <w:style w:type="paragraph" w:customStyle="1" w:styleId="Tab5">
    <w:name w:val="Tab #5"/>
    <w:basedOn w:val="Tab1"/>
    <w:qFormat/>
    <w:rsid w:val="00AA2105"/>
    <w:pPr>
      <w:framePr w:wrap="around" w:y="7372"/>
    </w:pPr>
  </w:style>
  <w:style w:type="paragraph" w:customStyle="1" w:styleId="Tab6">
    <w:name w:val="Tab #6"/>
    <w:basedOn w:val="Tab1"/>
    <w:qFormat/>
    <w:rsid w:val="00AA2105"/>
    <w:pPr>
      <w:framePr w:wrap="around" w:y="8506"/>
    </w:pPr>
  </w:style>
  <w:style w:type="paragraph" w:customStyle="1" w:styleId="Tab7">
    <w:name w:val="Tab #7"/>
    <w:basedOn w:val="Tab1"/>
    <w:qFormat/>
    <w:rsid w:val="00AA2105"/>
    <w:pPr>
      <w:framePr w:wrap="around" w:y="9640"/>
    </w:pPr>
  </w:style>
  <w:style w:type="paragraph" w:customStyle="1" w:styleId="Tab8">
    <w:name w:val="Tab #8"/>
    <w:basedOn w:val="Tab1"/>
    <w:qFormat/>
    <w:rsid w:val="00AA2105"/>
    <w:pPr>
      <w:framePr w:wrap="around" w:y="10774"/>
    </w:pPr>
  </w:style>
  <w:style w:type="paragraph" w:customStyle="1" w:styleId="Tab9">
    <w:name w:val="Tab #9"/>
    <w:basedOn w:val="Tab1"/>
    <w:qFormat/>
    <w:rsid w:val="00AA2105"/>
    <w:pPr>
      <w:framePr w:wrap="around" w:y="11908" w:anchorLock="1"/>
    </w:pPr>
  </w:style>
  <w:style w:type="paragraph" w:customStyle="1" w:styleId="thind1">
    <w:name w:val="th ind 1"/>
    <w:basedOn w:val="ttind1"/>
    <w:qFormat/>
    <w:rsid w:val="00AA2105"/>
    <w:rPr>
      <w:b/>
    </w:rPr>
  </w:style>
  <w:style w:type="paragraph" w:customStyle="1" w:styleId="thind2">
    <w:name w:val="th ind 2"/>
    <w:basedOn w:val="thind1"/>
    <w:qFormat/>
    <w:rsid w:val="00AA2105"/>
    <w:pPr>
      <w:tabs>
        <w:tab w:val="left" w:pos="340"/>
      </w:tabs>
      <w:ind w:left="340" w:hanging="340"/>
    </w:pPr>
  </w:style>
  <w:style w:type="character" w:customStyle="1" w:styleId="TitleChar">
    <w:name w:val="Title Char"/>
    <w:link w:val="Title"/>
    <w:uiPriority w:val="10"/>
    <w:rsid w:val="00AA2105"/>
    <w:rPr>
      <w:rFonts w:ascii="Arial" w:hAnsi="Arial" w:cs="Arial"/>
      <w:b/>
      <w:bCs/>
      <w:kern w:val="28"/>
      <w:sz w:val="32"/>
      <w:szCs w:val="32"/>
      <w:lang w:eastAsia="en-US"/>
    </w:rPr>
  </w:style>
  <w:style w:type="paragraph" w:customStyle="1" w:styleId="Section">
    <w:name w:val="Section"/>
    <w:basedOn w:val="sh"/>
    <w:qFormat/>
    <w:rsid w:val="00AA2105"/>
    <w:pPr>
      <w:tabs>
        <w:tab w:val="clear" w:pos="0"/>
        <w:tab w:val="left" w:pos="1701"/>
      </w:tabs>
      <w:ind w:left="1701" w:hanging="1701"/>
    </w:pPr>
    <w:rPr>
      <w:color w:val="0098CD"/>
      <w:sz w:val="36"/>
    </w:rPr>
  </w:style>
  <w:style w:type="paragraph" w:customStyle="1" w:styleId="0section">
    <w:name w:val="0section"/>
    <w:basedOn w:val="Section"/>
    <w:qFormat/>
    <w:rsid w:val="00AA2105"/>
    <w:pPr>
      <w:pageBreakBefore/>
      <w:spacing w:before="0"/>
    </w:pPr>
  </w:style>
  <w:style w:type="paragraph" w:customStyle="1" w:styleId="StyleMarkerfeedbackCentered">
    <w:name w:val="Style Marker feedback + Centered"/>
    <w:basedOn w:val="Markerfeedback"/>
    <w:rsid w:val="00AA2105"/>
    <w:pPr>
      <w:spacing w:before="40"/>
      <w:jc w:val="center"/>
    </w:pPr>
    <w:rPr>
      <w:rFonts w:cs="Times New Roman"/>
      <w:szCs w:val="20"/>
    </w:rPr>
  </w:style>
  <w:style w:type="paragraph" w:customStyle="1" w:styleId="SAind3">
    <w:name w:val="_SA ind3"/>
    <w:basedOn w:val="Normal"/>
    <w:qFormat/>
    <w:rsid w:val="00AA2105"/>
    <w:pPr>
      <w:tabs>
        <w:tab w:val="left" w:pos="851"/>
        <w:tab w:val="left" w:pos="1134"/>
      </w:tabs>
      <w:spacing w:before="0" w:after="160"/>
      <w:ind w:left="1134" w:hanging="567"/>
    </w:pPr>
    <w:rPr>
      <w:rFonts w:ascii="Helvetica" w:hAnsi="Helvetica"/>
      <w:color w:val="000080"/>
    </w:rPr>
  </w:style>
  <w:style w:type="paragraph" w:customStyle="1" w:styleId="SuggestedAnswerind4">
    <w:name w:val="Suggested Answer ind 4"/>
    <w:basedOn w:val="SuggestedAnswerind2"/>
    <w:qFormat/>
    <w:rsid w:val="00AA2105"/>
    <w:pPr>
      <w:tabs>
        <w:tab w:val="left" w:pos="851"/>
        <w:tab w:val="left" w:pos="1134"/>
      </w:tabs>
      <w:ind w:left="1134" w:hanging="1134"/>
    </w:pPr>
  </w:style>
  <w:style w:type="paragraph" w:customStyle="1" w:styleId="SuggestedAnswerind3">
    <w:name w:val="Suggested Answer ind 3"/>
    <w:basedOn w:val="SuggestedAnswerind2"/>
    <w:qFormat/>
    <w:rsid w:val="00AA2105"/>
    <w:pPr>
      <w:ind w:left="851" w:hanging="851"/>
    </w:pPr>
  </w:style>
  <w:style w:type="paragraph" w:customStyle="1" w:styleId="0mh">
    <w:name w:val="0mh"/>
    <w:next w:val="Normal"/>
    <w:rsid w:val="00B76C1E"/>
    <w:pPr>
      <w:keepNext/>
      <w:pageBreakBefore/>
      <w:tabs>
        <w:tab w:val="left" w:pos="0"/>
      </w:tabs>
      <w:spacing w:after="240" w:line="400" w:lineRule="atLeast"/>
      <w:ind w:hanging="851"/>
    </w:pPr>
    <w:rPr>
      <w:rFonts w:ascii="Helvetica" w:hAnsi="Helvetica"/>
      <w:b/>
      <w:bCs/>
      <w:color w:val="1B0069"/>
      <w:sz w:val="36"/>
      <w:szCs w:val="36"/>
      <w:lang w:eastAsia="en-US"/>
    </w:rPr>
  </w:style>
  <w:style w:type="paragraph" w:customStyle="1" w:styleId="Suggestedbullet">
    <w:name w:val="Suggested bullet"/>
    <w:basedOn w:val="Normal"/>
    <w:qFormat/>
    <w:rsid w:val="00B76C1E"/>
    <w:pPr>
      <w:tabs>
        <w:tab w:val="left" w:pos="284"/>
        <w:tab w:val="left" w:pos="567"/>
      </w:tabs>
      <w:spacing w:before="0" w:after="160" w:line="240" w:lineRule="auto"/>
      <w:ind w:left="1324" w:hanging="360"/>
    </w:pPr>
    <w:rPr>
      <w:rFonts w:ascii="Comic Sans MS" w:hAnsi="Comic Sans MS" w:cs="Arial"/>
      <w:color w:val="333399"/>
      <w:sz w:val="19"/>
    </w:rPr>
  </w:style>
  <w:style w:type="character" w:customStyle="1" w:styleId="resultdollar">
    <w:name w:val="resultdollar"/>
    <w:basedOn w:val="DefaultParagraphFont"/>
    <w:rsid w:val="0092159C"/>
  </w:style>
  <w:style w:type="character" w:customStyle="1" w:styleId="ndiratio">
    <w:name w:val="ndiratio"/>
    <w:basedOn w:val="DefaultParagraphFont"/>
    <w:rsid w:val="0092159C"/>
  </w:style>
  <w:style w:type="character" w:customStyle="1" w:styleId="btn">
    <w:name w:val="btn"/>
    <w:basedOn w:val="DefaultParagraphFont"/>
    <w:rsid w:val="0092159C"/>
  </w:style>
  <w:style w:type="paragraph" w:customStyle="1" w:styleId="Nor">
    <w:name w:val="Nor"/>
    <w:basedOn w:val="project-body-text-1"/>
    <w:rsid w:val="000B1776"/>
  </w:style>
  <w:style w:type="character" w:styleId="PlaceholderText">
    <w:name w:val="Placeholder Text"/>
    <w:basedOn w:val="DefaultParagraphFont"/>
    <w:uiPriority w:val="99"/>
    <w:semiHidden/>
    <w:rsid w:val="00AA2105"/>
    <w:rPr>
      <w:color w:val="808080"/>
    </w:rPr>
  </w:style>
  <w:style w:type="paragraph" w:customStyle="1" w:styleId="SuggestedAnswerheading">
    <w:name w:val="Suggested Answer heading"/>
    <w:basedOn w:val="SuggestedAnswer"/>
    <w:qFormat/>
    <w:rsid w:val="00AA2105"/>
    <w:pPr>
      <w:spacing w:before="240"/>
    </w:pPr>
    <w:rPr>
      <w:b/>
      <w:sz w:val="24"/>
    </w:rPr>
  </w:style>
  <w:style w:type="paragraph" w:customStyle="1" w:styleId="SuggestedAnswersh">
    <w:name w:val="Suggested Answer sh"/>
    <w:basedOn w:val="SuggestedAnswerheading"/>
    <w:next w:val="SuggestedAnswer"/>
    <w:qFormat/>
    <w:rsid w:val="00AA2105"/>
    <w:pPr>
      <w:spacing w:before="120"/>
    </w:pPr>
    <w:rPr>
      <w:i/>
      <w:sz w:val="22"/>
    </w:rPr>
  </w:style>
  <w:style w:type="character" w:customStyle="1" w:styleId="apple-converted-space">
    <w:name w:val="apple-converted-space"/>
    <w:basedOn w:val="DefaultParagraphFont"/>
    <w:rsid w:val="00AA2105"/>
  </w:style>
  <w:style w:type="paragraph" w:customStyle="1" w:styleId="Notetoassessornormal">
    <w:name w:val="Note to assessor_ normal"/>
    <w:basedOn w:val="Normal"/>
    <w:qFormat/>
    <w:rsid w:val="006C7831"/>
    <w:pPr>
      <w:keepLines w:val="0"/>
      <w:spacing w:after="120"/>
    </w:pPr>
    <w:rPr>
      <w:rFonts w:cs="Arial"/>
      <w:color w:val="FF0000"/>
      <w:szCs w:val="24"/>
      <w:lang w:val="en-US"/>
    </w:rPr>
  </w:style>
  <w:style w:type="paragraph" w:customStyle="1" w:styleId="Notetoassessorind1">
    <w:name w:val="Note to assessor _ind1"/>
    <w:basedOn w:val="Notetoassessornormal"/>
    <w:qFormat/>
    <w:rsid w:val="006C7831"/>
    <w:pPr>
      <w:tabs>
        <w:tab w:val="left" w:pos="284"/>
      </w:tabs>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2800">
      <w:bodyDiv w:val="1"/>
      <w:marLeft w:val="0"/>
      <w:marRight w:val="0"/>
      <w:marTop w:val="0"/>
      <w:marBottom w:val="0"/>
      <w:divBdr>
        <w:top w:val="none" w:sz="0" w:space="0" w:color="auto"/>
        <w:left w:val="none" w:sz="0" w:space="0" w:color="auto"/>
        <w:bottom w:val="none" w:sz="0" w:space="0" w:color="auto"/>
        <w:right w:val="none" w:sz="0" w:space="0" w:color="auto"/>
      </w:divBdr>
    </w:div>
    <w:div w:id="192308769">
      <w:bodyDiv w:val="1"/>
      <w:marLeft w:val="0"/>
      <w:marRight w:val="0"/>
      <w:marTop w:val="0"/>
      <w:marBottom w:val="0"/>
      <w:divBdr>
        <w:top w:val="none" w:sz="0" w:space="0" w:color="auto"/>
        <w:left w:val="none" w:sz="0" w:space="0" w:color="auto"/>
        <w:bottom w:val="none" w:sz="0" w:space="0" w:color="auto"/>
        <w:right w:val="none" w:sz="0" w:space="0" w:color="auto"/>
      </w:divBdr>
      <w:divsChild>
        <w:div w:id="1886136925">
          <w:marLeft w:val="0"/>
          <w:marRight w:val="0"/>
          <w:marTop w:val="0"/>
          <w:marBottom w:val="0"/>
          <w:divBdr>
            <w:top w:val="none" w:sz="0" w:space="0" w:color="auto"/>
            <w:left w:val="none" w:sz="0" w:space="0" w:color="auto"/>
            <w:bottom w:val="none" w:sz="0" w:space="0" w:color="auto"/>
            <w:right w:val="none" w:sz="0" w:space="0" w:color="auto"/>
          </w:divBdr>
        </w:div>
        <w:div w:id="1463034216">
          <w:marLeft w:val="0"/>
          <w:marRight w:val="0"/>
          <w:marTop w:val="0"/>
          <w:marBottom w:val="0"/>
          <w:divBdr>
            <w:top w:val="none" w:sz="0" w:space="0" w:color="auto"/>
            <w:left w:val="none" w:sz="0" w:space="0" w:color="auto"/>
            <w:bottom w:val="none" w:sz="0" w:space="0" w:color="auto"/>
            <w:right w:val="none" w:sz="0" w:space="0" w:color="auto"/>
          </w:divBdr>
        </w:div>
        <w:div w:id="840123962">
          <w:marLeft w:val="0"/>
          <w:marRight w:val="0"/>
          <w:marTop w:val="0"/>
          <w:marBottom w:val="0"/>
          <w:divBdr>
            <w:top w:val="none" w:sz="0" w:space="0" w:color="auto"/>
            <w:left w:val="none" w:sz="0" w:space="0" w:color="auto"/>
            <w:bottom w:val="none" w:sz="0" w:space="0" w:color="auto"/>
            <w:right w:val="none" w:sz="0" w:space="0" w:color="auto"/>
          </w:divBdr>
        </w:div>
        <w:div w:id="891427038">
          <w:marLeft w:val="0"/>
          <w:marRight w:val="0"/>
          <w:marTop w:val="0"/>
          <w:marBottom w:val="0"/>
          <w:divBdr>
            <w:top w:val="none" w:sz="0" w:space="0" w:color="auto"/>
            <w:left w:val="none" w:sz="0" w:space="0" w:color="auto"/>
            <w:bottom w:val="none" w:sz="0" w:space="0" w:color="auto"/>
            <w:right w:val="none" w:sz="0" w:space="0" w:color="auto"/>
          </w:divBdr>
        </w:div>
        <w:div w:id="2106341473">
          <w:marLeft w:val="0"/>
          <w:marRight w:val="0"/>
          <w:marTop w:val="0"/>
          <w:marBottom w:val="0"/>
          <w:divBdr>
            <w:top w:val="none" w:sz="0" w:space="0" w:color="auto"/>
            <w:left w:val="none" w:sz="0" w:space="0" w:color="auto"/>
            <w:bottom w:val="none" w:sz="0" w:space="0" w:color="auto"/>
            <w:right w:val="none" w:sz="0" w:space="0" w:color="auto"/>
          </w:divBdr>
        </w:div>
        <w:div w:id="1805849387">
          <w:marLeft w:val="0"/>
          <w:marRight w:val="0"/>
          <w:marTop w:val="0"/>
          <w:marBottom w:val="0"/>
          <w:divBdr>
            <w:top w:val="none" w:sz="0" w:space="0" w:color="auto"/>
            <w:left w:val="none" w:sz="0" w:space="0" w:color="auto"/>
            <w:bottom w:val="none" w:sz="0" w:space="0" w:color="auto"/>
            <w:right w:val="none" w:sz="0" w:space="0" w:color="auto"/>
          </w:divBdr>
        </w:div>
        <w:div w:id="1976444977">
          <w:marLeft w:val="0"/>
          <w:marRight w:val="0"/>
          <w:marTop w:val="0"/>
          <w:marBottom w:val="0"/>
          <w:divBdr>
            <w:top w:val="none" w:sz="0" w:space="0" w:color="auto"/>
            <w:left w:val="none" w:sz="0" w:space="0" w:color="auto"/>
            <w:bottom w:val="none" w:sz="0" w:space="0" w:color="auto"/>
            <w:right w:val="none" w:sz="0" w:space="0" w:color="auto"/>
          </w:divBdr>
        </w:div>
        <w:div w:id="30157334">
          <w:marLeft w:val="0"/>
          <w:marRight w:val="0"/>
          <w:marTop w:val="0"/>
          <w:marBottom w:val="0"/>
          <w:divBdr>
            <w:top w:val="none" w:sz="0" w:space="0" w:color="auto"/>
            <w:left w:val="none" w:sz="0" w:space="0" w:color="auto"/>
            <w:bottom w:val="none" w:sz="0" w:space="0" w:color="auto"/>
            <w:right w:val="none" w:sz="0" w:space="0" w:color="auto"/>
          </w:divBdr>
        </w:div>
        <w:div w:id="596444054">
          <w:marLeft w:val="0"/>
          <w:marRight w:val="0"/>
          <w:marTop w:val="0"/>
          <w:marBottom w:val="0"/>
          <w:divBdr>
            <w:top w:val="none" w:sz="0" w:space="0" w:color="auto"/>
            <w:left w:val="none" w:sz="0" w:space="0" w:color="auto"/>
            <w:bottom w:val="none" w:sz="0" w:space="0" w:color="auto"/>
            <w:right w:val="none" w:sz="0" w:space="0" w:color="auto"/>
          </w:divBdr>
        </w:div>
        <w:div w:id="726874619">
          <w:marLeft w:val="0"/>
          <w:marRight w:val="0"/>
          <w:marTop w:val="0"/>
          <w:marBottom w:val="0"/>
          <w:divBdr>
            <w:top w:val="none" w:sz="0" w:space="0" w:color="auto"/>
            <w:left w:val="none" w:sz="0" w:space="0" w:color="auto"/>
            <w:bottom w:val="none" w:sz="0" w:space="0" w:color="auto"/>
            <w:right w:val="none" w:sz="0" w:space="0" w:color="auto"/>
          </w:divBdr>
        </w:div>
        <w:div w:id="1535655881">
          <w:marLeft w:val="0"/>
          <w:marRight w:val="0"/>
          <w:marTop w:val="0"/>
          <w:marBottom w:val="0"/>
          <w:divBdr>
            <w:top w:val="none" w:sz="0" w:space="0" w:color="auto"/>
            <w:left w:val="none" w:sz="0" w:space="0" w:color="auto"/>
            <w:bottom w:val="none" w:sz="0" w:space="0" w:color="auto"/>
            <w:right w:val="none" w:sz="0" w:space="0" w:color="auto"/>
          </w:divBdr>
        </w:div>
        <w:div w:id="709302093">
          <w:marLeft w:val="0"/>
          <w:marRight w:val="0"/>
          <w:marTop w:val="0"/>
          <w:marBottom w:val="0"/>
          <w:divBdr>
            <w:top w:val="none" w:sz="0" w:space="0" w:color="auto"/>
            <w:left w:val="none" w:sz="0" w:space="0" w:color="auto"/>
            <w:bottom w:val="none" w:sz="0" w:space="0" w:color="auto"/>
            <w:right w:val="none" w:sz="0" w:space="0" w:color="auto"/>
          </w:divBdr>
        </w:div>
        <w:div w:id="1914463963">
          <w:marLeft w:val="0"/>
          <w:marRight w:val="0"/>
          <w:marTop w:val="0"/>
          <w:marBottom w:val="0"/>
          <w:divBdr>
            <w:top w:val="none" w:sz="0" w:space="0" w:color="auto"/>
            <w:left w:val="none" w:sz="0" w:space="0" w:color="auto"/>
            <w:bottom w:val="none" w:sz="0" w:space="0" w:color="auto"/>
            <w:right w:val="none" w:sz="0" w:space="0" w:color="auto"/>
          </w:divBdr>
        </w:div>
        <w:div w:id="1954094713">
          <w:marLeft w:val="0"/>
          <w:marRight w:val="0"/>
          <w:marTop w:val="0"/>
          <w:marBottom w:val="0"/>
          <w:divBdr>
            <w:top w:val="none" w:sz="0" w:space="0" w:color="auto"/>
            <w:left w:val="none" w:sz="0" w:space="0" w:color="auto"/>
            <w:bottom w:val="none" w:sz="0" w:space="0" w:color="auto"/>
            <w:right w:val="none" w:sz="0" w:space="0" w:color="auto"/>
          </w:divBdr>
        </w:div>
      </w:divsChild>
    </w:div>
    <w:div w:id="483009351">
      <w:bodyDiv w:val="1"/>
      <w:marLeft w:val="0"/>
      <w:marRight w:val="0"/>
      <w:marTop w:val="0"/>
      <w:marBottom w:val="0"/>
      <w:divBdr>
        <w:top w:val="none" w:sz="0" w:space="0" w:color="auto"/>
        <w:left w:val="none" w:sz="0" w:space="0" w:color="auto"/>
        <w:bottom w:val="none" w:sz="0" w:space="0" w:color="auto"/>
        <w:right w:val="none" w:sz="0" w:space="0" w:color="auto"/>
      </w:divBdr>
    </w:div>
    <w:div w:id="651955060">
      <w:bodyDiv w:val="1"/>
      <w:marLeft w:val="0"/>
      <w:marRight w:val="0"/>
      <w:marTop w:val="0"/>
      <w:marBottom w:val="0"/>
      <w:divBdr>
        <w:top w:val="none" w:sz="0" w:space="0" w:color="auto"/>
        <w:left w:val="none" w:sz="0" w:space="0" w:color="auto"/>
        <w:bottom w:val="none" w:sz="0" w:space="0" w:color="auto"/>
        <w:right w:val="none" w:sz="0" w:space="0" w:color="auto"/>
      </w:divBdr>
    </w:div>
    <w:div w:id="725294992">
      <w:bodyDiv w:val="1"/>
      <w:marLeft w:val="0"/>
      <w:marRight w:val="0"/>
      <w:marTop w:val="0"/>
      <w:marBottom w:val="0"/>
      <w:divBdr>
        <w:top w:val="none" w:sz="0" w:space="0" w:color="auto"/>
        <w:left w:val="none" w:sz="0" w:space="0" w:color="auto"/>
        <w:bottom w:val="none" w:sz="0" w:space="0" w:color="auto"/>
        <w:right w:val="none" w:sz="0" w:space="0" w:color="auto"/>
      </w:divBdr>
    </w:div>
    <w:div w:id="765921409">
      <w:bodyDiv w:val="1"/>
      <w:marLeft w:val="0"/>
      <w:marRight w:val="0"/>
      <w:marTop w:val="0"/>
      <w:marBottom w:val="0"/>
      <w:divBdr>
        <w:top w:val="none" w:sz="0" w:space="0" w:color="auto"/>
        <w:left w:val="none" w:sz="0" w:space="0" w:color="auto"/>
        <w:bottom w:val="none" w:sz="0" w:space="0" w:color="auto"/>
        <w:right w:val="none" w:sz="0" w:space="0" w:color="auto"/>
      </w:divBdr>
    </w:div>
    <w:div w:id="867258011">
      <w:bodyDiv w:val="1"/>
      <w:marLeft w:val="0"/>
      <w:marRight w:val="0"/>
      <w:marTop w:val="0"/>
      <w:marBottom w:val="0"/>
      <w:divBdr>
        <w:top w:val="none" w:sz="0" w:space="0" w:color="auto"/>
        <w:left w:val="none" w:sz="0" w:space="0" w:color="auto"/>
        <w:bottom w:val="none" w:sz="0" w:space="0" w:color="auto"/>
        <w:right w:val="none" w:sz="0" w:space="0" w:color="auto"/>
      </w:divBdr>
    </w:div>
    <w:div w:id="1087846455">
      <w:bodyDiv w:val="1"/>
      <w:marLeft w:val="0"/>
      <w:marRight w:val="0"/>
      <w:marTop w:val="0"/>
      <w:marBottom w:val="0"/>
      <w:divBdr>
        <w:top w:val="none" w:sz="0" w:space="0" w:color="auto"/>
        <w:left w:val="none" w:sz="0" w:space="0" w:color="auto"/>
        <w:bottom w:val="none" w:sz="0" w:space="0" w:color="auto"/>
        <w:right w:val="none" w:sz="0" w:space="0" w:color="auto"/>
      </w:divBdr>
    </w:div>
    <w:div w:id="1102338703">
      <w:bodyDiv w:val="1"/>
      <w:marLeft w:val="0"/>
      <w:marRight w:val="0"/>
      <w:marTop w:val="0"/>
      <w:marBottom w:val="0"/>
      <w:divBdr>
        <w:top w:val="none" w:sz="0" w:space="0" w:color="auto"/>
        <w:left w:val="none" w:sz="0" w:space="0" w:color="auto"/>
        <w:bottom w:val="none" w:sz="0" w:space="0" w:color="auto"/>
        <w:right w:val="none" w:sz="0" w:space="0" w:color="auto"/>
      </w:divBdr>
    </w:div>
    <w:div w:id="1177423452">
      <w:bodyDiv w:val="1"/>
      <w:marLeft w:val="0"/>
      <w:marRight w:val="0"/>
      <w:marTop w:val="0"/>
      <w:marBottom w:val="0"/>
      <w:divBdr>
        <w:top w:val="none" w:sz="0" w:space="0" w:color="auto"/>
        <w:left w:val="none" w:sz="0" w:space="0" w:color="auto"/>
        <w:bottom w:val="none" w:sz="0" w:space="0" w:color="auto"/>
        <w:right w:val="none" w:sz="0" w:space="0" w:color="auto"/>
      </w:divBdr>
    </w:div>
    <w:div w:id="1253664740">
      <w:bodyDiv w:val="1"/>
      <w:marLeft w:val="0"/>
      <w:marRight w:val="0"/>
      <w:marTop w:val="0"/>
      <w:marBottom w:val="0"/>
      <w:divBdr>
        <w:top w:val="none" w:sz="0" w:space="0" w:color="auto"/>
        <w:left w:val="none" w:sz="0" w:space="0" w:color="auto"/>
        <w:bottom w:val="none" w:sz="0" w:space="0" w:color="auto"/>
        <w:right w:val="none" w:sz="0" w:space="0" w:color="auto"/>
      </w:divBdr>
    </w:div>
    <w:div w:id="1349022300">
      <w:bodyDiv w:val="1"/>
      <w:marLeft w:val="0"/>
      <w:marRight w:val="0"/>
      <w:marTop w:val="0"/>
      <w:marBottom w:val="0"/>
      <w:divBdr>
        <w:top w:val="none" w:sz="0" w:space="0" w:color="auto"/>
        <w:left w:val="none" w:sz="0" w:space="0" w:color="auto"/>
        <w:bottom w:val="none" w:sz="0" w:space="0" w:color="auto"/>
        <w:right w:val="none" w:sz="0" w:space="0" w:color="auto"/>
      </w:divBdr>
    </w:div>
    <w:div w:id="1423836060">
      <w:bodyDiv w:val="1"/>
      <w:marLeft w:val="0"/>
      <w:marRight w:val="0"/>
      <w:marTop w:val="0"/>
      <w:marBottom w:val="0"/>
      <w:divBdr>
        <w:top w:val="none" w:sz="0" w:space="0" w:color="auto"/>
        <w:left w:val="none" w:sz="0" w:space="0" w:color="auto"/>
        <w:bottom w:val="none" w:sz="0" w:space="0" w:color="auto"/>
        <w:right w:val="none" w:sz="0" w:space="0" w:color="auto"/>
      </w:divBdr>
      <w:divsChild>
        <w:div w:id="680276597">
          <w:marLeft w:val="0"/>
          <w:marRight w:val="0"/>
          <w:marTop w:val="0"/>
          <w:marBottom w:val="0"/>
          <w:divBdr>
            <w:top w:val="none" w:sz="0" w:space="0" w:color="auto"/>
            <w:left w:val="none" w:sz="0" w:space="0" w:color="auto"/>
            <w:bottom w:val="none" w:sz="0" w:space="0" w:color="auto"/>
            <w:right w:val="none" w:sz="0" w:space="0" w:color="auto"/>
          </w:divBdr>
        </w:div>
        <w:div w:id="1316686179">
          <w:marLeft w:val="0"/>
          <w:marRight w:val="0"/>
          <w:marTop w:val="0"/>
          <w:marBottom w:val="0"/>
          <w:divBdr>
            <w:top w:val="none" w:sz="0" w:space="0" w:color="auto"/>
            <w:left w:val="none" w:sz="0" w:space="0" w:color="auto"/>
            <w:bottom w:val="none" w:sz="0" w:space="0" w:color="auto"/>
            <w:right w:val="none" w:sz="0" w:space="0" w:color="auto"/>
          </w:divBdr>
        </w:div>
        <w:div w:id="618536385">
          <w:marLeft w:val="0"/>
          <w:marRight w:val="0"/>
          <w:marTop w:val="0"/>
          <w:marBottom w:val="0"/>
          <w:divBdr>
            <w:top w:val="none" w:sz="0" w:space="0" w:color="auto"/>
            <w:left w:val="none" w:sz="0" w:space="0" w:color="auto"/>
            <w:bottom w:val="none" w:sz="0" w:space="0" w:color="auto"/>
            <w:right w:val="none" w:sz="0" w:space="0" w:color="auto"/>
          </w:divBdr>
        </w:div>
        <w:div w:id="2074499370">
          <w:marLeft w:val="0"/>
          <w:marRight w:val="0"/>
          <w:marTop w:val="0"/>
          <w:marBottom w:val="0"/>
          <w:divBdr>
            <w:top w:val="none" w:sz="0" w:space="0" w:color="auto"/>
            <w:left w:val="none" w:sz="0" w:space="0" w:color="auto"/>
            <w:bottom w:val="none" w:sz="0" w:space="0" w:color="auto"/>
            <w:right w:val="none" w:sz="0" w:space="0" w:color="auto"/>
          </w:divBdr>
        </w:div>
        <w:div w:id="872305296">
          <w:marLeft w:val="0"/>
          <w:marRight w:val="0"/>
          <w:marTop w:val="0"/>
          <w:marBottom w:val="0"/>
          <w:divBdr>
            <w:top w:val="none" w:sz="0" w:space="0" w:color="auto"/>
            <w:left w:val="none" w:sz="0" w:space="0" w:color="auto"/>
            <w:bottom w:val="none" w:sz="0" w:space="0" w:color="auto"/>
            <w:right w:val="none" w:sz="0" w:space="0" w:color="auto"/>
          </w:divBdr>
        </w:div>
        <w:div w:id="2004970352">
          <w:marLeft w:val="0"/>
          <w:marRight w:val="0"/>
          <w:marTop w:val="0"/>
          <w:marBottom w:val="0"/>
          <w:divBdr>
            <w:top w:val="none" w:sz="0" w:space="0" w:color="auto"/>
            <w:left w:val="none" w:sz="0" w:space="0" w:color="auto"/>
            <w:bottom w:val="none" w:sz="0" w:space="0" w:color="auto"/>
            <w:right w:val="none" w:sz="0" w:space="0" w:color="auto"/>
          </w:divBdr>
        </w:div>
        <w:div w:id="1141342110">
          <w:marLeft w:val="0"/>
          <w:marRight w:val="0"/>
          <w:marTop w:val="0"/>
          <w:marBottom w:val="0"/>
          <w:divBdr>
            <w:top w:val="none" w:sz="0" w:space="0" w:color="auto"/>
            <w:left w:val="none" w:sz="0" w:space="0" w:color="auto"/>
            <w:bottom w:val="none" w:sz="0" w:space="0" w:color="auto"/>
            <w:right w:val="none" w:sz="0" w:space="0" w:color="auto"/>
          </w:divBdr>
        </w:div>
        <w:div w:id="243345588">
          <w:marLeft w:val="0"/>
          <w:marRight w:val="0"/>
          <w:marTop w:val="0"/>
          <w:marBottom w:val="0"/>
          <w:divBdr>
            <w:top w:val="none" w:sz="0" w:space="0" w:color="auto"/>
            <w:left w:val="none" w:sz="0" w:space="0" w:color="auto"/>
            <w:bottom w:val="none" w:sz="0" w:space="0" w:color="auto"/>
            <w:right w:val="none" w:sz="0" w:space="0" w:color="auto"/>
          </w:divBdr>
        </w:div>
        <w:div w:id="214194749">
          <w:marLeft w:val="0"/>
          <w:marRight w:val="0"/>
          <w:marTop w:val="0"/>
          <w:marBottom w:val="0"/>
          <w:divBdr>
            <w:top w:val="none" w:sz="0" w:space="0" w:color="auto"/>
            <w:left w:val="none" w:sz="0" w:space="0" w:color="auto"/>
            <w:bottom w:val="none" w:sz="0" w:space="0" w:color="auto"/>
            <w:right w:val="none" w:sz="0" w:space="0" w:color="auto"/>
          </w:divBdr>
        </w:div>
        <w:div w:id="1885020999">
          <w:marLeft w:val="0"/>
          <w:marRight w:val="0"/>
          <w:marTop w:val="0"/>
          <w:marBottom w:val="0"/>
          <w:divBdr>
            <w:top w:val="none" w:sz="0" w:space="0" w:color="auto"/>
            <w:left w:val="none" w:sz="0" w:space="0" w:color="auto"/>
            <w:bottom w:val="none" w:sz="0" w:space="0" w:color="auto"/>
            <w:right w:val="none" w:sz="0" w:space="0" w:color="auto"/>
          </w:divBdr>
        </w:div>
        <w:div w:id="2034115817">
          <w:marLeft w:val="0"/>
          <w:marRight w:val="0"/>
          <w:marTop w:val="0"/>
          <w:marBottom w:val="0"/>
          <w:divBdr>
            <w:top w:val="none" w:sz="0" w:space="0" w:color="auto"/>
            <w:left w:val="none" w:sz="0" w:space="0" w:color="auto"/>
            <w:bottom w:val="none" w:sz="0" w:space="0" w:color="auto"/>
            <w:right w:val="none" w:sz="0" w:space="0" w:color="auto"/>
          </w:divBdr>
        </w:div>
        <w:div w:id="529223843">
          <w:marLeft w:val="0"/>
          <w:marRight w:val="0"/>
          <w:marTop w:val="0"/>
          <w:marBottom w:val="0"/>
          <w:divBdr>
            <w:top w:val="none" w:sz="0" w:space="0" w:color="auto"/>
            <w:left w:val="none" w:sz="0" w:space="0" w:color="auto"/>
            <w:bottom w:val="none" w:sz="0" w:space="0" w:color="auto"/>
            <w:right w:val="none" w:sz="0" w:space="0" w:color="auto"/>
          </w:divBdr>
        </w:div>
        <w:div w:id="692850430">
          <w:marLeft w:val="0"/>
          <w:marRight w:val="0"/>
          <w:marTop w:val="0"/>
          <w:marBottom w:val="0"/>
          <w:divBdr>
            <w:top w:val="none" w:sz="0" w:space="0" w:color="auto"/>
            <w:left w:val="none" w:sz="0" w:space="0" w:color="auto"/>
            <w:bottom w:val="none" w:sz="0" w:space="0" w:color="auto"/>
            <w:right w:val="none" w:sz="0" w:space="0" w:color="auto"/>
          </w:divBdr>
        </w:div>
        <w:div w:id="1143354971">
          <w:marLeft w:val="0"/>
          <w:marRight w:val="0"/>
          <w:marTop w:val="0"/>
          <w:marBottom w:val="0"/>
          <w:divBdr>
            <w:top w:val="none" w:sz="0" w:space="0" w:color="auto"/>
            <w:left w:val="none" w:sz="0" w:space="0" w:color="auto"/>
            <w:bottom w:val="none" w:sz="0" w:space="0" w:color="auto"/>
            <w:right w:val="none" w:sz="0" w:space="0" w:color="auto"/>
          </w:divBdr>
        </w:div>
      </w:divsChild>
    </w:div>
    <w:div w:id="1428190628">
      <w:bodyDiv w:val="1"/>
      <w:marLeft w:val="0"/>
      <w:marRight w:val="0"/>
      <w:marTop w:val="0"/>
      <w:marBottom w:val="0"/>
      <w:divBdr>
        <w:top w:val="none" w:sz="0" w:space="0" w:color="auto"/>
        <w:left w:val="none" w:sz="0" w:space="0" w:color="auto"/>
        <w:bottom w:val="none" w:sz="0" w:space="0" w:color="auto"/>
        <w:right w:val="none" w:sz="0" w:space="0" w:color="auto"/>
      </w:divBdr>
    </w:div>
    <w:div w:id="155237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Z:\~KAPLAN%20WORK\Templates_VE\VocEd_ASMG_v1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405DCE70866430D9910B0986B4E368B"/>
        <w:category>
          <w:name w:val="General"/>
          <w:gallery w:val="placeholder"/>
        </w:category>
        <w:types>
          <w:type w:val="bbPlcHdr"/>
        </w:types>
        <w:behaviors>
          <w:behavior w:val="content"/>
        </w:behaviors>
        <w:guid w:val="{93AA3B31-B6AD-4041-8879-699AE0C03FCD}"/>
      </w:docPartPr>
      <w:docPartBody>
        <w:p w:rsidR="00D02883" w:rsidRDefault="00D02883">
          <w:pPr>
            <w:pStyle w:val="6405DCE70866430D9910B0986B4E368B"/>
          </w:pPr>
          <w:r>
            <w:t>Not yet demonstrated</w:t>
          </w:r>
        </w:p>
      </w:docPartBody>
    </w:docPart>
    <w:docPart>
      <w:docPartPr>
        <w:name w:val="0282B6C76A3C4891929DD133B89AA2CB"/>
        <w:category>
          <w:name w:val="General"/>
          <w:gallery w:val="placeholder"/>
        </w:category>
        <w:types>
          <w:type w:val="bbPlcHdr"/>
        </w:types>
        <w:behaviors>
          <w:behavior w:val="content"/>
        </w:behaviors>
        <w:guid w:val="{598C523C-BA83-46A2-B3E5-3C00739B6FBE}"/>
      </w:docPartPr>
      <w:docPartBody>
        <w:p w:rsidR="00D02883" w:rsidRDefault="00D02883">
          <w:pPr>
            <w:pStyle w:val="0282B6C76A3C4891929DD133B89AA2CB"/>
          </w:pPr>
          <w:r>
            <w:t>Not yet demonstrated</w:t>
          </w:r>
        </w:p>
      </w:docPartBody>
    </w:docPart>
    <w:docPart>
      <w:docPartPr>
        <w:name w:val="464B8F1300E6492F9E12D627EEC77AA3"/>
        <w:category>
          <w:name w:val="General"/>
          <w:gallery w:val="placeholder"/>
        </w:category>
        <w:types>
          <w:type w:val="bbPlcHdr"/>
        </w:types>
        <w:behaviors>
          <w:behavior w:val="content"/>
        </w:behaviors>
        <w:guid w:val="{C2F95642-933C-4E84-A184-B492B893E049}"/>
      </w:docPartPr>
      <w:docPartBody>
        <w:p w:rsidR="00D02883" w:rsidRDefault="00D02883">
          <w:pPr>
            <w:pStyle w:val="464B8F1300E6492F9E12D627EEC77AA3"/>
          </w:pPr>
          <w:r>
            <w:t>Not yet demonstrated</w:t>
          </w:r>
        </w:p>
      </w:docPartBody>
    </w:docPart>
    <w:docPart>
      <w:docPartPr>
        <w:name w:val="7E0DAB9844E941C58E7D266D8BA7078A"/>
        <w:category>
          <w:name w:val="General"/>
          <w:gallery w:val="placeholder"/>
        </w:category>
        <w:types>
          <w:type w:val="bbPlcHdr"/>
        </w:types>
        <w:behaviors>
          <w:behavior w:val="content"/>
        </w:behaviors>
        <w:guid w:val="{5DC4A9DD-0F7D-4C73-9E49-167170806AD6}"/>
      </w:docPartPr>
      <w:docPartBody>
        <w:p w:rsidR="00D02883" w:rsidRDefault="00D02883">
          <w:pPr>
            <w:pStyle w:val="7E0DAB9844E941C58E7D266D8BA7078A"/>
          </w:pPr>
          <w:r>
            <w:t>Not yet demonstrated</w:t>
          </w:r>
        </w:p>
      </w:docPartBody>
    </w:docPart>
    <w:docPart>
      <w:docPartPr>
        <w:name w:val="5141009BD56C4AC89AEBECB16CCBF299"/>
        <w:category>
          <w:name w:val="General"/>
          <w:gallery w:val="placeholder"/>
        </w:category>
        <w:types>
          <w:type w:val="bbPlcHdr"/>
        </w:types>
        <w:behaviors>
          <w:behavior w:val="content"/>
        </w:behaviors>
        <w:guid w:val="{3C18E622-B07B-4B55-B1F7-971CA202B3B4}"/>
      </w:docPartPr>
      <w:docPartBody>
        <w:p w:rsidR="00D02883" w:rsidRDefault="00D02883">
          <w:pPr>
            <w:pStyle w:val="5141009BD56C4AC89AEBECB16CCBF299"/>
          </w:pPr>
          <w:r>
            <w:t>Not yet demonstrated</w:t>
          </w:r>
        </w:p>
      </w:docPartBody>
    </w:docPart>
    <w:docPart>
      <w:docPartPr>
        <w:name w:val="8A705FADD1444860897BA4AE70A4D9E3"/>
        <w:category>
          <w:name w:val="General"/>
          <w:gallery w:val="placeholder"/>
        </w:category>
        <w:types>
          <w:type w:val="bbPlcHdr"/>
        </w:types>
        <w:behaviors>
          <w:behavior w:val="content"/>
        </w:behaviors>
        <w:guid w:val="{82B93DDE-8B91-4019-9D9E-1752963B56F4}"/>
      </w:docPartPr>
      <w:docPartBody>
        <w:p w:rsidR="00D02883" w:rsidRDefault="00D02883">
          <w:pPr>
            <w:pStyle w:val="8A705FADD1444860897BA4AE70A4D9E3"/>
          </w:pPr>
          <w:r>
            <w:t>Not yet demonstrated</w:t>
          </w:r>
        </w:p>
      </w:docPartBody>
    </w:docPart>
    <w:docPart>
      <w:docPartPr>
        <w:name w:val="2566744782EE42BA915376B01E54EDC7"/>
        <w:category>
          <w:name w:val="General"/>
          <w:gallery w:val="placeholder"/>
        </w:category>
        <w:types>
          <w:type w:val="bbPlcHdr"/>
        </w:types>
        <w:behaviors>
          <w:behavior w:val="content"/>
        </w:behaviors>
        <w:guid w:val="{A77C3CFB-7CE2-440C-B037-DA8A02B72105}"/>
      </w:docPartPr>
      <w:docPartBody>
        <w:p w:rsidR="00C90BA1" w:rsidRDefault="00023748" w:rsidP="00023748">
          <w:pPr>
            <w:pStyle w:val="2566744782EE42BA915376B01E54EDC7"/>
          </w:pPr>
          <w:r>
            <w:t>Not yet demonstrated</w:t>
          </w:r>
        </w:p>
      </w:docPartBody>
    </w:docPart>
    <w:docPart>
      <w:docPartPr>
        <w:name w:val="3DE9057EB65B467381657F0048476E39"/>
        <w:category>
          <w:name w:val="General"/>
          <w:gallery w:val="placeholder"/>
        </w:category>
        <w:types>
          <w:type w:val="bbPlcHdr"/>
        </w:types>
        <w:behaviors>
          <w:behavior w:val="content"/>
        </w:behaviors>
        <w:guid w:val="{5170CFA7-F340-4981-8719-45ADC2B5A628}"/>
      </w:docPartPr>
      <w:docPartBody>
        <w:p w:rsidR="00C90BA1" w:rsidRDefault="00023748" w:rsidP="00023748">
          <w:pPr>
            <w:pStyle w:val="3DE9057EB65B467381657F0048476E39"/>
          </w:pPr>
          <w:r>
            <w:t>Not yet demonstrated</w:t>
          </w:r>
        </w:p>
      </w:docPartBody>
    </w:docPart>
    <w:docPart>
      <w:docPartPr>
        <w:name w:val="E6192AC301414A3EB8A03B763A70D171"/>
        <w:category>
          <w:name w:val="General"/>
          <w:gallery w:val="placeholder"/>
        </w:category>
        <w:types>
          <w:type w:val="bbPlcHdr"/>
        </w:types>
        <w:behaviors>
          <w:behavior w:val="content"/>
        </w:behaviors>
        <w:guid w:val="{F2383148-159E-4AA2-9DC5-0555FF05EFC7}"/>
      </w:docPartPr>
      <w:docPartBody>
        <w:p w:rsidR="00C90BA1" w:rsidRDefault="00023748" w:rsidP="00023748">
          <w:pPr>
            <w:pStyle w:val="E6192AC301414A3EB8A03B763A70D171"/>
          </w:pPr>
          <w:r>
            <w:t>Not yet demonstrated</w:t>
          </w:r>
        </w:p>
      </w:docPartBody>
    </w:docPart>
    <w:docPart>
      <w:docPartPr>
        <w:name w:val="57D21D3195FC4BB0AE8255B99C1B805B"/>
        <w:category>
          <w:name w:val="General"/>
          <w:gallery w:val="placeholder"/>
        </w:category>
        <w:types>
          <w:type w:val="bbPlcHdr"/>
        </w:types>
        <w:behaviors>
          <w:behavior w:val="content"/>
        </w:behaviors>
        <w:guid w:val="{A67B915C-EBEF-44FE-B81D-9094F64A3EFD}"/>
      </w:docPartPr>
      <w:docPartBody>
        <w:p w:rsidR="00C90BA1" w:rsidRDefault="00023748" w:rsidP="00023748">
          <w:pPr>
            <w:pStyle w:val="57D21D3195FC4BB0AE8255B99C1B805B"/>
          </w:pPr>
          <w:r>
            <w:t>Not yet demonstrated</w:t>
          </w:r>
        </w:p>
      </w:docPartBody>
    </w:docPart>
    <w:docPart>
      <w:docPartPr>
        <w:name w:val="87472BC80D1E49DA89ADB13978F16597"/>
        <w:category>
          <w:name w:val="General"/>
          <w:gallery w:val="placeholder"/>
        </w:category>
        <w:types>
          <w:type w:val="bbPlcHdr"/>
        </w:types>
        <w:behaviors>
          <w:behavior w:val="content"/>
        </w:behaviors>
        <w:guid w:val="{2DC1C820-E178-4283-A4D1-6953CC89AF5D}"/>
      </w:docPartPr>
      <w:docPartBody>
        <w:p w:rsidR="00C90BA1" w:rsidRDefault="00023748" w:rsidP="00023748">
          <w:pPr>
            <w:pStyle w:val="87472BC80D1E49DA89ADB13978F16597"/>
          </w:pPr>
          <w:r>
            <w:t>Not yet demonstrated</w:t>
          </w:r>
        </w:p>
      </w:docPartBody>
    </w:docPart>
    <w:docPart>
      <w:docPartPr>
        <w:name w:val="3EDECA2584D04ACBA4CDB698DCDFE0F0"/>
        <w:category>
          <w:name w:val="General"/>
          <w:gallery w:val="placeholder"/>
        </w:category>
        <w:types>
          <w:type w:val="bbPlcHdr"/>
        </w:types>
        <w:behaviors>
          <w:behavior w:val="content"/>
        </w:behaviors>
        <w:guid w:val="{DB648362-D9CB-4844-AF31-4EA58A4791AB}"/>
      </w:docPartPr>
      <w:docPartBody>
        <w:p w:rsidR="00C90BA1" w:rsidRDefault="00023748" w:rsidP="00023748">
          <w:pPr>
            <w:pStyle w:val="3EDECA2584D04ACBA4CDB698DCDFE0F0"/>
          </w:pPr>
          <w:r>
            <w:t>Not yet demonstrated</w:t>
          </w:r>
        </w:p>
      </w:docPartBody>
    </w:docPart>
    <w:docPart>
      <w:docPartPr>
        <w:name w:val="0D1CAF8B67434094B627AE9D2262E6FE"/>
        <w:category>
          <w:name w:val="General"/>
          <w:gallery w:val="placeholder"/>
        </w:category>
        <w:types>
          <w:type w:val="bbPlcHdr"/>
        </w:types>
        <w:behaviors>
          <w:behavior w:val="content"/>
        </w:behaviors>
        <w:guid w:val="{F83DA644-CC58-4F2D-AC46-062920F98684}"/>
      </w:docPartPr>
      <w:docPartBody>
        <w:p w:rsidR="00C90BA1" w:rsidRDefault="00023748" w:rsidP="00023748">
          <w:pPr>
            <w:pStyle w:val="0D1CAF8B67434094B627AE9D2262E6FE"/>
          </w:pPr>
          <w:r>
            <w:t>Not yet demonstrated</w:t>
          </w:r>
        </w:p>
      </w:docPartBody>
    </w:docPart>
    <w:docPart>
      <w:docPartPr>
        <w:name w:val="EB7E1B1E48D64D74B6EC820777952359"/>
        <w:category>
          <w:name w:val="General"/>
          <w:gallery w:val="placeholder"/>
        </w:category>
        <w:types>
          <w:type w:val="bbPlcHdr"/>
        </w:types>
        <w:behaviors>
          <w:behavior w:val="content"/>
        </w:behaviors>
        <w:guid w:val="{DF70EA5D-8F08-4C48-B8FB-2BDB0405DB52}"/>
      </w:docPartPr>
      <w:docPartBody>
        <w:p w:rsidR="00963A40" w:rsidRDefault="00963A40" w:rsidP="00963A40">
          <w:pPr>
            <w:pStyle w:val="EB7E1B1E48D64D74B6EC820777952359"/>
          </w:pPr>
          <w:r>
            <w:t>Not yet demonstrated</w:t>
          </w:r>
        </w:p>
      </w:docPartBody>
    </w:docPart>
    <w:docPart>
      <w:docPartPr>
        <w:name w:val="C69828B226BF47E784A586A8D7CAEA38"/>
        <w:category>
          <w:name w:val="General"/>
          <w:gallery w:val="placeholder"/>
        </w:category>
        <w:types>
          <w:type w:val="bbPlcHdr"/>
        </w:types>
        <w:behaviors>
          <w:behavior w:val="content"/>
        </w:behaviors>
        <w:guid w:val="{ECE21900-1112-4508-BD1E-853AB828D8C5}"/>
      </w:docPartPr>
      <w:docPartBody>
        <w:p w:rsidR="00963A40" w:rsidRDefault="00963A40" w:rsidP="00963A40">
          <w:pPr>
            <w:pStyle w:val="C69828B226BF47E784A586A8D7CAEA38"/>
          </w:pPr>
          <w:r>
            <w:t>Not yet demonstrated</w:t>
          </w:r>
        </w:p>
      </w:docPartBody>
    </w:docPart>
    <w:docPart>
      <w:docPartPr>
        <w:name w:val="3D6A9ED83A3B485F99DB5B7BA958A169"/>
        <w:category>
          <w:name w:val="General"/>
          <w:gallery w:val="placeholder"/>
        </w:category>
        <w:types>
          <w:type w:val="bbPlcHdr"/>
        </w:types>
        <w:behaviors>
          <w:behavior w:val="content"/>
        </w:behaviors>
        <w:guid w:val="{FBF7A7F7-6047-4B90-9B12-F4F430D2ED9E}"/>
      </w:docPartPr>
      <w:docPartBody>
        <w:p w:rsidR="00963A40" w:rsidRDefault="00963A40" w:rsidP="00963A40">
          <w:pPr>
            <w:pStyle w:val="3D6A9ED83A3B485F99DB5B7BA958A169"/>
          </w:pPr>
          <w:r>
            <w:t>Not yet demonstrated</w:t>
          </w:r>
        </w:p>
      </w:docPartBody>
    </w:docPart>
    <w:docPart>
      <w:docPartPr>
        <w:name w:val="5B219E7C447449B996E94491D92D0D38"/>
        <w:category>
          <w:name w:val="General"/>
          <w:gallery w:val="placeholder"/>
        </w:category>
        <w:types>
          <w:type w:val="bbPlcHdr"/>
        </w:types>
        <w:behaviors>
          <w:behavior w:val="content"/>
        </w:behaviors>
        <w:guid w:val="{BC7A4945-8B9B-4735-96C6-F863A0C58B26}"/>
      </w:docPartPr>
      <w:docPartBody>
        <w:p w:rsidR="00963A40" w:rsidRDefault="00963A40" w:rsidP="00963A40">
          <w:pPr>
            <w:pStyle w:val="5B219E7C447449B996E94491D92D0D38"/>
          </w:pPr>
          <w:r>
            <w:t>Not yet demonstrated</w:t>
          </w:r>
        </w:p>
      </w:docPartBody>
    </w:docPart>
    <w:docPart>
      <w:docPartPr>
        <w:name w:val="15BAB8B454F2405A9C487CD97F6412EE"/>
        <w:category>
          <w:name w:val="General"/>
          <w:gallery w:val="placeholder"/>
        </w:category>
        <w:types>
          <w:type w:val="bbPlcHdr"/>
        </w:types>
        <w:behaviors>
          <w:behavior w:val="content"/>
        </w:behaviors>
        <w:guid w:val="{011345C2-9B94-4DD0-B5F6-C4284C90DE71}"/>
      </w:docPartPr>
      <w:docPartBody>
        <w:p w:rsidR="00963A40" w:rsidRDefault="00963A40" w:rsidP="00963A40">
          <w:pPr>
            <w:pStyle w:val="15BAB8B454F2405A9C487CD97F6412EE"/>
          </w:pPr>
          <w:r>
            <w:t>Not yet demonstrated</w:t>
          </w:r>
        </w:p>
      </w:docPartBody>
    </w:docPart>
    <w:docPart>
      <w:docPartPr>
        <w:name w:val="588CF6E78DD147B391791767DF1FC3EB"/>
        <w:category>
          <w:name w:val="General"/>
          <w:gallery w:val="placeholder"/>
        </w:category>
        <w:types>
          <w:type w:val="bbPlcHdr"/>
        </w:types>
        <w:behaviors>
          <w:behavior w:val="content"/>
        </w:behaviors>
        <w:guid w:val="{1923AC94-ECD5-47E7-AFEA-6B33A9109F26}"/>
      </w:docPartPr>
      <w:docPartBody>
        <w:p w:rsidR="00963A40" w:rsidRDefault="00963A40" w:rsidP="00963A40">
          <w:pPr>
            <w:pStyle w:val="588CF6E78DD147B391791767DF1FC3EB"/>
          </w:pPr>
          <w:r>
            <w:t>Not yet demonstrated</w:t>
          </w:r>
        </w:p>
      </w:docPartBody>
    </w:docPart>
    <w:docPart>
      <w:docPartPr>
        <w:name w:val="A741F9A19AC54E899EB28414884652E6"/>
        <w:category>
          <w:name w:val="General"/>
          <w:gallery w:val="placeholder"/>
        </w:category>
        <w:types>
          <w:type w:val="bbPlcHdr"/>
        </w:types>
        <w:behaviors>
          <w:behavior w:val="content"/>
        </w:behaviors>
        <w:guid w:val="{A72080E2-AFEE-4A63-9CA8-80446DFF7428}"/>
      </w:docPartPr>
      <w:docPartBody>
        <w:p w:rsidR="00963A40" w:rsidRDefault="00963A40" w:rsidP="00963A40">
          <w:pPr>
            <w:pStyle w:val="A741F9A19AC54E899EB28414884652E6"/>
          </w:pPr>
          <w:r>
            <w:t>Not yet demonstrated</w:t>
          </w:r>
        </w:p>
      </w:docPartBody>
    </w:docPart>
    <w:docPart>
      <w:docPartPr>
        <w:name w:val="0AF45D0946D84C71A23901FFAD34B1C5"/>
        <w:category>
          <w:name w:val="General"/>
          <w:gallery w:val="placeholder"/>
        </w:category>
        <w:types>
          <w:type w:val="bbPlcHdr"/>
        </w:types>
        <w:behaviors>
          <w:behavior w:val="content"/>
        </w:behaviors>
        <w:guid w:val="{8B1613D3-843F-4459-A39A-3A911630CFF8}"/>
      </w:docPartPr>
      <w:docPartBody>
        <w:p w:rsidR="00963A40" w:rsidRDefault="00963A40" w:rsidP="00963A40">
          <w:pPr>
            <w:pStyle w:val="0AF45D0946D84C71A23901FFAD34B1C5"/>
          </w:pPr>
          <w:r>
            <w:t>Not yet demonstrated</w:t>
          </w:r>
        </w:p>
      </w:docPartBody>
    </w:docPart>
    <w:docPart>
      <w:docPartPr>
        <w:name w:val="42F0EEAF592C44A5A42845F675E4EB2E"/>
        <w:category>
          <w:name w:val="General"/>
          <w:gallery w:val="placeholder"/>
        </w:category>
        <w:types>
          <w:type w:val="bbPlcHdr"/>
        </w:types>
        <w:behaviors>
          <w:behavior w:val="content"/>
        </w:behaviors>
        <w:guid w:val="{B8102ADE-74D1-4D4B-9D21-9F910388B04A}"/>
      </w:docPartPr>
      <w:docPartBody>
        <w:p w:rsidR="00352133" w:rsidRDefault="00BC7E96" w:rsidP="00BC7E96">
          <w:pPr>
            <w:pStyle w:val="42F0EEAF592C44A5A42845F675E4EB2E"/>
          </w:pPr>
          <w:r>
            <w:t>Not yet demonstrated</w:t>
          </w:r>
        </w:p>
      </w:docPartBody>
    </w:docPart>
    <w:docPart>
      <w:docPartPr>
        <w:name w:val="D6988C303C854FECA493E86A1E84D3E9"/>
        <w:category>
          <w:name w:val="General"/>
          <w:gallery w:val="placeholder"/>
        </w:category>
        <w:types>
          <w:type w:val="bbPlcHdr"/>
        </w:types>
        <w:behaviors>
          <w:behavior w:val="content"/>
        </w:behaviors>
        <w:guid w:val="{C3F8ED10-6DDB-4A40-9A45-E7E04A672686}"/>
      </w:docPartPr>
      <w:docPartBody>
        <w:p w:rsidR="009D0A23" w:rsidRDefault="00E96850" w:rsidP="00E96850">
          <w:pPr>
            <w:pStyle w:val="D6988C303C854FECA493E86A1E84D3E9"/>
          </w:pPr>
          <w:r>
            <w:t>Not yet demonstrated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abon">
    <w:altName w:val="Courier New"/>
    <w:panose1 w:val="00000000000000000000"/>
    <w:charset w:val="00"/>
    <w:family w:val="roman"/>
    <w:notTrueType/>
    <w:pitch w:val="variable"/>
    <w:sig w:usb0="00000003" w:usb1="00000000" w:usb2="00000000" w:usb3="00000000" w:csb0="00000001" w:csb1="00000000"/>
  </w:font>
  <w:font w:name="ITC Franklin Gothic Book">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Franklin Gothic Med">
    <w:panose1 w:val="00000000000000000000"/>
    <w:charset w:val="00"/>
    <w:family w:val="swiss"/>
    <w:notTrueType/>
    <w:pitch w:val="variable"/>
    <w:sig w:usb0="00000003" w:usb1="00000000" w:usb2="00000000" w:usb3="00000000" w:csb0="00000001" w:csb1="00000000"/>
  </w:font>
  <w:font w:name="MetaMediumLF-Roman">
    <w:charset w:val="00"/>
    <w:family w:val="swiss"/>
    <w:pitch w:val="variable"/>
    <w:sig w:usb0="8000002F" w:usb1="4000004A" w:usb2="00000000" w:usb3="00000000" w:csb0="00000001" w:csb1="00000000"/>
  </w:font>
  <w:font w:name="MetaNormalLF-Roman">
    <w:charset w:val="00"/>
    <w:family w:val="swiss"/>
    <w:pitch w:val="variable"/>
    <w:sig w:usb0="8000002F" w:usb1="4000004A" w:usb2="00000000" w:usb3="00000000" w:csb0="00000001" w:csb1="00000000"/>
  </w:font>
  <w:font w:name="MetaBoldLF-Roman">
    <w:altName w:val="Century Gothic"/>
    <w:charset w:val="00"/>
    <w:family w:val="swiss"/>
    <w:pitch w:val="variable"/>
    <w:sig w:usb0="800000AF" w:usb1="4000004A" w:usb2="00000000" w:usb3="00000000" w:csb0="00000001" w:csb1="00000000"/>
  </w:font>
  <w:font w:name="Helvetica">
    <w:panose1 w:val="020B0604020202020204"/>
    <w:charset w:val="00"/>
    <w:family w:val="swiss"/>
    <w:pitch w:val="variable"/>
    <w:sig w:usb0="00000003" w:usb1="00000000" w:usb2="00000000" w:usb3="00000000" w:csb0="00000001" w:csb1="00000000"/>
  </w:font>
  <w:font w:name="GillSans">
    <w:altName w:val="Times New Roman"/>
    <w:charset w:val="00"/>
    <w:family w:val="auto"/>
    <w:pitch w:val="variable"/>
    <w:sig w:usb0="00000000" w:usb1="00000000" w:usb2="00000000" w:usb3="00000000" w:csb0="000001F7"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74E83"/>
    <w:rsid w:val="000030B3"/>
    <w:rsid w:val="00003BD3"/>
    <w:rsid w:val="00023748"/>
    <w:rsid w:val="00057DDA"/>
    <w:rsid w:val="000721A7"/>
    <w:rsid w:val="0008481D"/>
    <w:rsid w:val="000A0844"/>
    <w:rsid w:val="001039C0"/>
    <w:rsid w:val="00163581"/>
    <w:rsid w:val="00180E38"/>
    <w:rsid w:val="00184F7E"/>
    <w:rsid w:val="001A1446"/>
    <w:rsid w:val="00275C11"/>
    <w:rsid w:val="002B72BB"/>
    <w:rsid w:val="002E118E"/>
    <w:rsid w:val="0030125C"/>
    <w:rsid w:val="003145A0"/>
    <w:rsid w:val="00314955"/>
    <w:rsid w:val="00316D90"/>
    <w:rsid w:val="00352133"/>
    <w:rsid w:val="00374E83"/>
    <w:rsid w:val="003D3E40"/>
    <w:rsid w:val="00421C69"/>
    <w:rsid w:val="00492931"/>
    <w:rsid w:val="004C078F"/>
    <w:rsid w:val="004C5162"/>
    <w:rsid w:val="00521B68"/>
    <w:rsid w:val="00595615"/>
    <w:rsid w:val="005B7F31"/>
    <w:rsid w:val="005C2E1B"/>
    <w:rsid w:val="005F42C6"/>
    <w:rsid w:val="00631F5E"/>
    <w:rsid w:val="00652256"/>
    <w:rsid w:val="00684329"/>
    <w:rsid w:val="006A08BD"/>
    <w:rsid w:val="006A5E87"/>
    <w:rsid w:val="006D55D9"/>
    <w:rsid w:val="006F1F6D"/>
    <w:rsid w:val="00735267"/>
    <w:rsid w:val="00747F92"/>
    <w:rsid w:val="007A4B70"/>
    <w:rsid w:val="007B6803"/>
    <w:rsid w:val="007E2A7A"/>
    <w:rsid w:val="00860979"/>
    <w:rsid w:val="00881344"/>
    <w:rsid w:val="008D1892"/>
    <w:rsid w:val="008F5AC9"/>
    <w:rsid w:val="00915A92"/>
    <w:rsid w:val="00950DD3"/>
    <w:rsid w:val="00963A40"/>
    <w:rsid w:val="00997F3D"/>
    <w:rsid w:val="009D0A23"/>
    <w:rsid w:val="009E15D4"/>
    <w:rsid w:val="00A4150F"/>
    <w:rsid w:val="00A4501B"/>
    <w:rsid w:val="00A945A9"/>
    <w:rsid w:val="00B1603D"/>
    <w:rsid w:val="00B45F98"/>
    <w:rsid w:val="00B65951"/>
    <w:rsid w:val="00BC5710"/>
    <w:rsid w:val="00BC7E96"/>
    <w:rsid w:val="00C7505F"/>
    <w:rsid w:val="00C90BA1"/>
    <w:rsid w:val="00C9672C"/>
    <w:rsid w:val="00C96BA5"/>
    <w:rsid w:val="00D02883"/>
    <w:rsid w:val="00D14048"/>
    <w:rsid w:val="00D662F4"/>
    <w:rsid w:val="00DB4089"/>
    <w:rsid w:val="00DB5160"/>
    <w:rsid w:val="00DE6914"/>
    <w:rsid w:val="00E961B3"/>
    <w:rsid w:val="00E96850"/>
    <w:rsid w:val="00EC50C6"/>
    <w:rsid w:val="00F3383A"/>
    <w:rsid w:val="00F814D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4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6FE4790E0447FDAB12099F1AA3EF82">
    <w:name w:val="CD6FE4790E0447FDAB12099F1AA3EF82"/>
    <w:rsid w:val="00374E83"/>
  </w:style>
  <w:style w:type="paragraph" w:customStyle="1" w:styleId="2D5F6ED0677640F8B59A6D297F0E5564">
    <w:name w:val="2D5F6ED0677640F8B59A6D297F0E5564"/>
    <w:rsid w:val="00374E83"/>
  </w:style>
  <w:style w:type="paragraph" w:customStyle="1" w:styleId="4C8FEF0494134131994772C30BE1851D">
    <w:name w:val="4C8FEF0494134131994772C30BE1851D"/>
    <w:rsid w:val="00374E83"/>
  </w:style>
  <w:style w:type="paragraph" w:customStyle="1" w:styleId="830567D63DFC4042987FE2A3133D1FAF">
    <w:name w:val="830567D63DFC4042987FE2A3133D1FAF"/>
    <w:rsid w:val="00374E83"/>
  </w:style>
  <w:style w:type="paragraph" w:customStyle="1" w:styleId="AE6AC8399857421B9A847147461A7411">
    <w:name w:val="AE6AC8399857421B9A847147461A7411"/>
    <w:rsid w:val="00374E83"/>
  </w:style>
  <w:style w:type="paragraph" w:customStyle="1" w:styleId="C7D680D6F452440AA607188FD6325901">
    <w:name w:val="C7D680D6F452440AA607188FD6325901"/>
    <w:rsid w:val="00374E83"/>
  </w:style>
  <w:style w:type="paragraph" w:customStyle="1" w:styleId="3045617BB45F41ACA3EAECDB204027F9">
    <w:name w:val="3045617BB45F41ACA3EAECDB204027F9"/>
    <w:rsid w:val="00374E83"/>
  </w:style>
  <w:style w:type="paragraph" w:customStyle="1" w:styleId="4B48372CC1B046F3A40F5A48B4EA5251">
    <w:name w:val="4B48372CC1B046F3A40F5A48B4EA5251"/>
    <w:rsid w:val="00374E83"/>
  </w:style>
  <w:style w:type="paragraph" w:customStyle="1" w:styleId="E1839D51004F4F2997492CC004757E34">
    <w:name w:val="E1839D51004F4F2997492CC004757E34"/>
    <w:rsid w:val="00374E83"/>
  </w:style>
  <w:style w:type="paragraph" w:customStyle="1" w:styleId="BB00C11964CF40F5BF2B24CB551C112C">
    <w:name w:val="BB00C11964CF40F5BF2B24CB551C112C"/>
    <w:rsid w:val="00374E83"/>
  </w:style>
  <w:style w:type="paragraph" w:customStyle="1" w:styleId="9D27A15275CE45A2997C23B9D7982ECF">
    <w:name w:val="9D27A15275CE45A2997C23B9D7982ECF"/>
    <w:rsid w:val="00374E83"/>
  </w:style>
  <w:style w:type="paragraph" w:customStyle="1" w:styleId="260067B9C974422D93CEC0A37A77368D">
    <w:name w:val="260067B9C974422D93CEC0A37A77368D"/>
    <w:rsid w:val="00374E83"/>
  </w:style>
  <w:style w:type="paragraph" w:customStyle="1" w:styleId="DBA14B90C6264F7A81704B4207350146">
    <w:name w:val="DBA14B90C6264F7A81704B4207350146"/>
    <w:rsid w:val="00374E83"/>
  </w:style>
  <w:style w:type="paragraph" w:customStyle="1" w:styleId="71576A562F7344C7AD36366227ADDE99">
    <w:name w:val="71576A562F7344C7AD36366227ADDE99"/>
    <w:rsid w:val="00374E83"/>
  </w:style>
  <w:style w:type="paragraph" w:customStyle="1" w:styleId="6F8A26DC6F254B12B7D8E9CA9515305B">
    <w:name w:val="6F8A26DC6F254B12B7D8E9CA9515305B"/>
    <w:rsid w:val="00374E83"/>
  </w:style>
  <w:style w:type="paragraph" w:customStyle="1" w:styleId="8A723DCCA83E4CD092C2287046BE1C4E">
    <w:name w:val="8A723DCCA83E4CD092C2287046BE1C4E"/>
    <w:rsid w:val="00374E83"/>
  </w:style>
  <w:style w:type="paragraph" w:customStyle="1" w:styleId="8715F3B67B1C4AE19CB5448A515EADB7">
    <w:name w:val="8715F3B67B1C4AE19CB5448A515EADB7"/>
    <w:rsid w:val="00374E83"/>
  </w:style>
  <w:style w:type="paragraph" w:customStyle="1" w:styleId="6274952434FB4D34885DAE795D83FF35">
    <w:name w:val="6274952434FB4D34885DAE795D83FF35"/>
    <w:rsid w:val="00374E83"/>
  </w:style>
  <w:style w:type="paragraph" w:customStyle="1" w:styleId="AE51F34C18F343DEAE11D5B12A1D0C72">
    <w:name w:val="AE51F34C18F343DEAE11D5B12A1D0C72"/>
    <w:rsid w:val="00374E83"/>
  </w:style>
  <w:style w:type="paragraph" w:customStyle="1" w:styleId="C447519532B44446935D375E5AC8242A">
    <w:name w:val="C447519532B44446935D375E5AC8242A"/>
    <w:rsid w:val="00374E83"/>
  </w:style>
  <w:style w:type="paragraph" w:customStyle="1" w:styleId="C78B7FEB24C94D7EBE2DC256F714FC95">
    <w:name w:val="C78B7FEB24C94D7EBE2DC256F714FC95"/>
    <w:rsid w:val="00374E83"/>
  </w:style>
  <w:style w:type="paragraph" w:customStyle="1" w:styleId="7E70722ADA0042E48CCBB5ECAF656089">
    <w:name w:val="7E70722ADA0042E48CCBB5ECAF656089"/>
    <w:rsid w:val="00374E83"/>
  </w:style>
  <w:style w:type="paragraph" w:customStyle="1" w:styleId="CCF01BB57DA0484187177B122883F918">
    <w:name w:val="CCF01BB57DA0484187177B122883F918"/>
    <w:rsid w:val="00374E83"/>
  </w:style>
  <w:style w:type="paragraph" w:customStyle="1" w:styleId="0315026FA3084BDF8614E0025E7F6211">
    <w:name w:val="0315026FA3084BDF8614E0025E7F6211"/>
    <w:rsid w:val="00374E83"/>
  </w:style>
  <w:style w:type="paragraph" w:customStyle="1" w:styleId="59E3FEF36DC14DD898AD706033AB87FC">
    <w:name w:val="59E3FEF36DC14DD898AD706033AB87FC"/>
    <w:rsid w:val="00374E83"/>
  </w:style>
  <w:style w:type="paragraph" w:customStyle="1" w:styleId="62B91BBB5B1745D985B372A295607FDA">
    <w:name w:val="62B91BBB5B1745D985B372A295607FDA"/>
    <w:rsid w:val="00374E83"/>
  </w:style>
  <w:style w:type="paragraph" w:customStyle="1" w:styleId="93152579E1284F66844C20F2B6EEC5E4">
    <w:name w:val="93152579E1284F66844C20F2B6EEC5E4"/>
    <w:rsid w:val="00374E83"/>
  </w:style>
  <w:style w:type="paragraph" w:customStyle="1" w:styleId="9860F7A94666466A85F55E2DE4B56A3D">
    <w:name w:val="9860F7A94666466A85F55E2DE4B56A3D"/>
    <w:rsid w:val="00374E83"/>
  </w:style>
  <w:style w:type="paragraph" w:customStyle="1" w:styleId="AE232C9891384270BECF395B3A9D85F0">
    <w:name w:val="AE232C9891384270BECF395B3A9D85F0"/>
    <w:rsid w:val="00374E83"/>
  </w:style>
  <w:style w:type="paragraph" w:customStyle="1" w:styleId="0B2BDBF1C2C143B6968327E956EAAC31">
    <w:name w:val="0B2BDBF1C2C143B6968327E956EAAC31"/>
    <w:rsid w:val="00374E83"/>
  </w:style>
  <w:style w:type="paragraph" w:customStyle="1" w:styleId="20D17AE51B514D8AA7DDEC2E619DFEDA">
    <w:name w:val="20D17AE51B514D8AA7DDEC2E619DFEDA"/>
    <w:rsid w:val="00374E83"/>
  </w:style>
  <w:style w:type="paragraph" w:customStyle="1" w:styleId="D7E576C293714687B30444DBC6B17794">
    <w:name w:val="D7E576C293714687B30444DBC6B17794"/>
    <w:rsid w:val="00374E83"/>
  </w:style>
  <w:style w:type="paragraph" w:customStyle="1" w:styleId="B25F8BA106CD4A3DBAFDEFDAD2F20F9C">
    <w:name w:val="B25F8BA106CD4A3DBAFDEFDAD2F20F9C"/>
    <w:rsid w:val="00374E83"/>
  </w:style>
  <w:style w:type="paragraph" w:customStyle="1" w:styleId="B59E991623E34D5B828FFD487A09C8C8">
    <w:name w:val="B59E991623E34D5B828FFD487A09C8C8"/>
    <w:rsid w:val="00374E83"/>
  </w:style>
  <w:style w:type="paragraph" w:customStyle="1" w:styleId="6B86043ABAAB4025AEB9E859693D1DA0">
    <w:name w:val="6B86043ABAAB4025AEB9E859693D1DA0"/>
    <w:rsid w:val="00374E83"/>
  </w:style>
  <w:style w:type="paragraph" w:customStyle="1" w:styleId="5A36E71FCEE44906821E50D7F4B7781F">
    <w:name w:val="5A36E71FCEE44906821E50D7F4B7781F"/>
    <w:rsid w:val="00374E83"/>
  </w:style>
  <w:style w:type="paragraph" w:customStyle="1" w:styleId="F7FE531E33624180A73C1904998F7918">
    <w:name w:val="F7FE531E33624180A73C1904998F7918"/>
    <w:rsid w:val="00374E83"/>
  </w:style>
  <w:style w:type="paragraph" w:customStyle="1" w:styleId="FB6A64070365402BB50DFD9D4B703DE4">
    <w:name w:val="FB6A64070365402BB50DFD9D4B703DE4"/>
    <w:rsid w:val="00374E83"/>
  </w:style>
  <w:style w:type="paragraph" w:customStyle="1" w:styleId="6B67101AB3834B1788933BCF329BD63B">
    <w:name w:val="6B67101AB3834B1788933BCF329BD63B"/>
    <w:rsid w:val="00374E83"/>
  </w:style>
  <w:style w:type="paragraph" w:customStyle="1" w:styleId="CF247CAFCD9F441BA8210076BEF1AE9C">
    <w:name w:val="CF247CAFCD9F441BA8210076BEF1AE9C"/>
    <w:rsid w:val="00374E83"/>
  </w:style>
  <w:style w:type="paragraph" w:customStyle="1" w:styleId="6B609248AE5442F59167E98E7E1AFFBA">
    <w:name w:val="6B609248AE5442F59167E98E7E1AFFBA"/>
    <w:rsid w:val="00374E83"/>
  </w:style>
  <w:style w:type="paragraph" w:customStyle="1" w:styleId="C337587A95AE48AF843A48B1A4E23C01">
    <w:name w:val="C337587A95AE48AF843A48B1A4E23C01"/>
    <w:rsid w:val="00374E83"/>
  </w:style>
  <w:style w:type="paragraph" w:customStyle="1" w:styleId="494038E9504645018F0F978223E49667">
    <w:name w:val="494038E9504645018F0F978223E49667"/>
    <w:rsid w:val="00374E83"/>
  </w:style>
  <w:style w:type="paragraph" w:customStyle="1" w:styleId="ACD3819BEEA04476AD509007596A6248">
    <w:name w:val="ACD3819BEEA04476AD509007596A6248"/>
    <w:rsid w:val="00374E83"/>
  </w:style>
  <w:style w:type="paragraph" w:customStyle="1" w:styleId="1176C8B9348D424F905C9E684B5B0C0B">
    <w:name w:val="1176C8B9348D424F905C9E684B5B0C0B"/>
    <w:rsid w:val="00374E83"/>
  </w:style>
  <w:style w:type="paragraph" w:customStyle="1" w:styleId="B17816C9DF0D4102BE62E2B08D833FE4">
    <w:name w:val="B17816C9DF0D4102BE62E2B08D833FE4"/>
    <w:rsid w:val="00374E83"/>
  </w:style>
  <w:style w:type="paragraph" w:customStyle="1" w:styleId="A285B9BC06FC421B811C777945CA4420">
    <w:name w:val="A285B9BC06FC421B811C777945CA4420"/>
    <w:rsid w:val="00374E83"/>
  </w:style>
  <w:style w:type="paragraph" w:customStyle="1" w:styleId="F1A25C60316440D3B7CAFA78DAA1E064">
    <w:name w:val="F1A25C60316440D3B7CAFA78DAA1E064"/>
    <w:rsid w:val="00374E83"/>
  </w:style>
  <w:style w:type="paragraph" w:customStyle="1" w:styleId="E60D6CDEBDD64386A311C9C62FB4F310">
    <w:name w:val="E60D6CDEBDD64386A311C9C62FB4F310"/>
    <w:rsid w:val="00374E83"/>
  </w:style>
  <w:style w:type="paragraph" w:customStyle="1" w:styleId="FFC38C94705C434EB99AFF5E33E84C7A">
    <w:name w:val="FFC38C94705C434EB99AFF5E33E84C7A"/>
    <w:rsid w:val="00374E83"/>
  </w:style>
  <w:style w:type="paragraph" w:customStyle="1" w:styleId="DD4754171E8E494CB715B62C77F38866">
    <w:name w:val="DD4754171E8E494CB715B62C77F38866"/>
    <w:rsid w:val="00374E83"/>
  </w:style>
  <w:style w:type="paragraph" w:customStyle="1" w:styleId="A2F41D7169B744D09F69C9F015BCF573">
    <w:name w:val="A2F41D7169B744D09F69C9F015BCF573"/>
    <w:rsid w:val="00374E83"/>
  </w:style>
  <w:style w:type="paragraph" w:customStyle="1" w:styleId="E2B7355FE0414988B301CECEBD3F0B84">
    <w:name w:val="E2B7355FE0414988B301CECEBD3F0B84"/>
    <w:rsid w:val="00374E83"/>
  </w:style>
  <w:style w:type="paragraph" w:customStyle="1" w:styleId="90E46EE5343646ADA38A2223844D5EB1">
    <w:name w:val="90E46EE5343646ADA38A2223844D5EB1"/>
    <w:rsid w:val="00374E83"/>
  </w:style>
  <w:style w:type="paragraph" w:customStyle="1" w:styleId="E47BFD98ADC94F50BED840A59C3059A3">
    <w:name w:val="E47BFD98ADC94F50BED840A59C3059A3"/>
    <w:rsid w:val="00374E83"/>
  </w:style>
  <w:style w:type="paragraph" w:customStyle="1" w:styleId="21F61908002048779712851453BE7BEA">
    <w:name w:val="21F61908002048779712851453BE7BEA"/>
    <w:rsid w:val="00374E83"/>
  </w:style>
  <w:style w:type="paragraph" w:customStyle="1" w:styleId="8B47BEBFC52540EAA4B0C8CEA30ABB45">
    <w:name w:val="8B47BEBFC52540EAA4B0C8CEA30ABB45"/>
    <w:rsid w:val="00374E83"/>
  </w:style>
  <w:style w:type="paragraph" w:customStyle="1" w:styleId="1111EB231DD4468CAD6AB60A1D70BF35">
    <w:name w:val="1111EB231DD4468CAD6AB60A1D70BF35"/>
    <w:rsid w:val="00374E83"/>
  </w:style>
  <w:style w:type="paragraph" w:customStyle="1" w:styleId="E3EEBBE1B70F4853ACACFDA84BFCE66C">
    <w:name w:val="E3EEBBE1B70F4853ACACFDA84BFCE66C"/>
    <w:rsid w:val="00374E83"/>
  </w:style>
  <w:style w:type="paragraph" w:customStyle="1" w:styleId="3D77DB2A9A164E4AAD4941BC3EC15392">
    <w:name w:val="3D77DB2A9A164E4AAD4941BC3EC15392"/>
    <w:rsid w:val="00C96BA5"/>
  </w:style>
  <w:style w:type="paragraph" w:customStyle="1" w:styleId="F74E85C229694071AD5EDBDFE7CDEBC3">
    <w:name w:val="F74E85C229694071AD5EDBDFE7CDEBC3"/>
    <w:rsid w:val="00003BD3"/>
  </w:style>
  <w:style w:type="paragraph" w:customStyle="1" w:styleId="8C42C7BCF05A46F5A827FAE6E5998813">
    <w:name w:val="8C42C7BCF05A46F5A827FAE6E5998813"/>
    <w:rsid w:val="00003BD3"/>
  </w:style>
  <w:style w:type="paragraph" w:customStyle="1" w:styleId="11E5AD0F142649518D7C54CEA74553F9">
    <w:name w:val="11E5AD0F142649518D7C54CEA74553F9"/>
    <w:rsid w:val="00003BD3"/>
  </w:style>
  <w:style w:type="paragraph" w:customStyle="1" w:styleId="6A9865A44A094A1D8587A9A86C536CF3">
    <w:name w:val="6A9865A44A094A1D8587A9A86C536CF3"/>
    <w:rsid w:val="00003BD3"/>
  </w:style>
  <w:style w:type="paragraph" w:customStyle="1" w:styleId="F47561A7859B4F868C4A7DCD2F2902D1">
    <w:name w:val="F47561A7859B4F868C4A7DCD2F2902D1"/>
    <w:rsid w:val="00003BD3"/>
  </w:style>
  <w:style w:type="paragraph" w:customStyle="1" w:styleId="7C69485E9BE2447D96C5AC5DE9820532">
    <w:name w:val="7C69485E9BE2447D96C5AC5DE9820532"/>
    <w:rsid w:val="00003BD3"/>
  </w:style>
  <w:style w:type="paragraph" w:customStyle="1" w:styleId="3EDB7D58EAD140CA9643BE382BF66806">
    <w:name w:val="3EDB7D58EAD140CA9643BE382BF66806"/>
    <w:rsid w:val="00003BD3"/>
  </w:style>
  <w:style w:type="paragraph" w:customStyle="1" w:styleId="2A5030A1B6754FF9B7667D613CEDFFEF">
    <w:name w:val="2A5030A1B6754FF9B7667D613CEDFFEF"/>
    <w:rsid w:val="00003BD3"/>
  </w:style>
  <w:style w:type="paragraph" w:customStyle="1" w:styleId="1295EB92683E4F4D8DE6FB1B0DD17EC8">
    <w:name w:val="1295EB92683E4F4D8DE6FB1B0DD17EC8"/>
    <w:rsid w:val="00003BD3"/>
  </w:style>
  <w:style w:type="paragraph" w:customStyle="1" w:styleId="CA012354715749EDBE9D9988FD6705D3">
    <w:name w:val="CA012354715749EDBE9D9988FD6705D3"/>
    <w:rsid w:val="00003BD3"/>
  </w:style>
  <w:style w:type="paragraph" w:customStyle="1" w:styleId="B434B06FFFE047CF83981782D04440EA">
    <w:name w:val="B434B06FFFE047CF83981782D04440EA"/>
    <w:rsid w:val="00003BD3"/>
  </w:style>
  <w:style w:type="paragraph" w:customStyle="1" w:styleId="EC9E6DBC9F8D4C64BED7B3B9E2141575">
    <w:name w:val="EC9E6DBC9F8D4C64BED7B3B9E2141575"/>
    <w:rsid w:val="00003BD3"/>
  </w:style>
  <w:style w:type="paragraph" w:customStyle="1" w:styleId="8C5A1E6D28FD4E03AF1D38F466DD61CE">
    <w:name w:val="8C5A1E6D28FD4E03AF1D38F466DD61CE"/>
    <w:rsid w:val="00003BD3"/>
  </w:style>
  <w:style w:type="paragraph" w:customStyle="1" w:styleId="7F1D5D759EE146E5874081A507277D94">
    <w:name w:val="7F1D5D759EE146E5874081A507277D94"/>
    <w:rsid w:val="00003BD3"/>
  </w:style>
  <w:style w:type="paragraph" w:customStyle="1" w:styleId="7E14EA95ADF3405681F03A99D6766C8C">
    <w:name w:val="7E14EA95ADF3405681F03A99D6766C8C"/>
    <w:rsid w:val="00003BD3"/>
  </w:style>
  <w:style w:type="paragraph" w:customStyle="1" w:styleId="0B18E5371A2E4328A40CB7268287A9D4">
    <w:name w:val="0B18E5371A2E4328A40CB7268287A9D4"/>
    <w:rsid w:val="00003BD3"/>
  </w:style>
  <w:style w:type="paragraph" w:customStyle="1" w:styleId="E8E3DF1436E445BF9806D2921FBDF213">
    <w:name w:val="E8E3DF1436E445BF9806D2921FBDF213"/>
    <w:rsid w:val="000721A7"/>
  </w:style>
  <w:style w:type="paragraph" w:customStyle="1" w:styleId="7AE7AA8DF9B145289DE018C938C04F08">
    <w:name w:val="7AE7AA8DF9B145289DE018C938C04F08"/>
    <w:rsid w:val="000721A7"/>
  </w:style>
  <w:style w:type="paragraph" w:customStyle="1" w:styleId="13F40908DC2348A297D49FF246AB9B71">
    <w:name w:val="13F40908DC2348A297D49FF246AB9B71"/>
    <w:rsid w:val="000721A7"/>
  </w:style>
  <w:style w:type="paragraph" w:customStyle="1" w:styleId="6D0143371B8347DCA1B5214E870FA8A4">
    <w:name w:val="6D0143371B8347DCA1B5214E870FA8A4"/>
    <w:rsid w:val="000721A7"/>
  </w:style>
  <w:style w:type="paragraph" w:customStyle="1" w:styleId="DF5F7A44FFAC41CBB31F65B6275B449E">
    <w:name w:val="DF5F7A44FFAC41CBB31F65B6275B449E"/>
    <w:rsid w:val="000721A7"/>
  </w:style>
  <w:style w:type="paragraph" w:customStyle="1" w:styleId="36C8647970CF4947B57570B63F6709AB">
    <w:name w:val="36C8647970CF4947B57570B63F6709AB"/>
    <w:rsid w:val="000721A7"/>
  </w:style>
  <w:style w:type="paragraph" w:customStyle="1" w:styleId="FF9E836903434B35B89E8F362FB2690A">
    <w:name w:val="FF9E836903434B35B89E8F362FB2690A"/>
    <w:rsid w:val="000721A7"/>
  </w:style>
  <w:style w:type="paragraph" w:customStyle="1" w:styleId="F3897A83F93947F294CCEC162E86B845">
    <w:name w:val="F3897A83F93947F294CCEC162E86B845"/>
    <w:rsid w:val="000721A7"/>
  </w:style>
  <w:style w:type="paragraph" w:customStyle="1" w:styleId="5EB92983F3ED4BA4ABB0AEFEBF1D7670">
    <w:name w:val="5EB92983F3ED4BA4ABB0AEFEBF1D7670"/>
    <w:rsid w:val="000721A7"/>
  </w:style>
  <w:style w:type="paragraph" w:customStyle="1" w:styleId="003AB1A1454C44F9A10ADFE065C80871">
    <w:name w:val="003AB1A1454C44F9A10ADFE065C80871"/>
    <w:rsid w:val="000721A7"/>
  </w:style>
  <w:style w:type="paragraph" w:customStyle="1" w:styleId="55E120209E5C48D69204F045F06CDB06">
    <w:name w:val="55E120209E5C48D69204F045F06CDB06"/>
    <w:rsid w:val="000721A7"/>
  </w:style>
  <w:style w:type="paragraph" w:customStyle="1" w:styleId="0A7824AAC0C24B64A81E7B04B1C73A96">
    <w:name w:val="0A7824AAC0C24B64A81E7B04B1C73A96"/>
    <w:rsid w:val="000721A7"/>
  </w:style>
  <w:style w:type="paragraph" w:customStyle="1" w:styleId="5BCE2F50179343B2BB64AE559B98588C">
    <w:name w:val="5BCE2F50179343B2BB64AE559B98588C"/>
    <w:rsid w:val="000721A7"/>
  </w:style>
  <w:style w:type="paragraph" w:customStyle="1" w:styleId="7AE2D06894B549629D91FA813BA5D253">
    <w:name w:val="7AE2D06894B549629D91FA813BA5D253"/>
    <w:rsid w:val="000721A7"/>
  </w:style>
  <w:style w:type="paragraph" w:customStyle="1" w:styleId="B8CDA192D17E40F0A22B94718BE151E2">
    <w:name w:val="B8CDA192D17E40F0A22B94718BE151E2"/>
    <w:rsid w:val="000721A7"/>
  </w:style>
  <w:style w:type="paragraph" w:customStyle="1" w:styleId="F0607BAC42714CFEA0205997BA8BFC22">
    <w:name w:val="F0607BAC42714CFEA0205997BA8BFC22"/>
    <w:rsid w:val="000721A7"/>
  </w:style>
  <w:style w:type="paragraph" w:customStyle="1" w:styleId="F2F2F37A9E684E059392DD08CE5C213C">
    <w:name w:val="F2F2F37A9E684E059392DD08CE5C213C"/>
    <w:rsid w:val="00E961B3"/>
  </w:style>
  <w:style w:type="paragraph" w:customStyle="1" w:styleId="0F697DAC7C8740B8B3B3F66F4F787A6B">
    <w:name w:val="0F697DAC7C8740B8B3B3F66F4F787A6B"/>
    <w:rsid w:val="00E961B3"/>
  </w:style>
  <w:style w:type="paragraph" w:customStyle="1" w:styleId="496552C143914BF8853C613DFF8FC0A7">
    <w:name w:val="496552C143914BF8853C613DFF8FC0A7"/>
    <w:rsid w:val="00E961B3"/>
  </w:style>
  <w:style w:type="paragraph" w:customStyle="1" w:styleId="A457DEC1052047B09DC3626C363417CF">
    <w:name w:val="A457DEC1052047B09DC3626C363417CF"/>
    <w:rsid w:val="00E961B3"/>
  </w:style>
  <w:style w:type="paragraph" w:customStyle="1" w:styleId="2679F58C7D2A4A56B95A70A2A52AE762">
    <w:name w:val="2679F58C7D2A4A56B95A70A2A52AE762"/>
    <w:rsid w:val="00E961B3"/>
  </w:style>
  <w:style w:type="paragraph" w:customStyle="1" w:styleId="96803846118D404B8270C0173DD073FA">
    <w:name w:val="96803846118D404B8270C0173DD073FA"/>
    <w:rsid w:val="00E961B3"/>
  </w:style>
  <w:style w:type="paragraph" w:customStyle="1" w:styleId="FC110CD588754BB68B8A691AA5364163">
    <w:name w:val="FC110CD588754BB68B8A691AA5364163"/>
    <w:rsid w:val="00E961B3"/>
  </w:style>
  <w:style w:type="paragraph" w:customStyle="1" w:styleId="F8168DE2E4C1434DA460B8FE89F82B8B">
    <w:name w:val="F8168DE2E4C1434DA460B8FE89F82B8B"/>
    <w:rsid w:val="00E961B3"/>
  </w:style>
  <w:style w:type="paragraph" w:customStyle="1" w:styleId="E6AE49843B154352B909FE41C341A0B0">
    <w:name w:val="E6AE49843B154352B909FE41C341A0B0"/>
    <w:rsid w:val="00E961B3"/>
  </w:style>
  <w:style w:type="paragraph" w:customStyle="1" w:styleId="55095AEBC6064308AF4E09BEE478035E">
    <w:name w:val="55095AEBC6064308AF4E09BEE478035E"/>
    <w:rsid w:val="00E961B3"/>
  </w:style>
  <w:style w:type="paragraph" w:customStyle="1" w:styleId="8B28E61695D64834AE4C8289CF1B330A">
    <w:name w:val="8B28E61695D64834AE4C8289CF1B330A"/>
    <w:rsid w:val="00E961B3"/>
  </w:style>
  <w:style w:type="paragraph" w:customStyle="1" w:styleId="5C8828B32BA340508AA814BEDF9D282F">
    <w:name w:val="5C8828B32BA340508AA814BEDF9D282F"/>
    <w:rsid w:val="00E961B3"/>
  </w:style>
  <w:style w:type="paragraph" w:customStyle="1" w:styleId="99CAE7CB79B24DE283B220228B0402C6">
    <w:name w:val="99CAE7CB79B24DE283B220228B0402C6"/>
    <w:rsid w:val="00E961B3"/>
  </w:style>
  <w:style w:type="paragraph" w:customStyle="1" w:styleId="2512610ED0C94639BED010AF8382DA05">
    <w:name w:val="2512610ED0C94639BED010AF8382DA05"/>
    <w:rsid w:val="00E961B3"/>
  </w:style>
  <w:style w:type="paragraph" w:customStyle="1" w:styleId="D08051F312434E228F720D791CCC44E8">
    <w:name w:val="D08051F312434E228F720D791CCC44E8"/>
    <w:rsid w:val="00E961B3"/>
  </w:style>
  <w:style w:type="paragraph" w:customStyle="1" w:styleId="831C77CD1E1641A2BBFB03458B04EA30">
    <w:name w:val="831C77CD1E1641A2BBFB03458B04EA30"/>
    <w:rsid w:val="00E961B3"/>
  </w:style>
  <w:style w:type="paragraph" w:customStyle="1" w:styleId="C98FC2AD83F544D1BA84320C1C8540D0">
    <w:name w:val="C98FC2AD83F544D1BA84320C1C8540D0"/>
    <w:rsid w:val="00E961B3"/>
  </w:style>
  <w:style w:type="paragraph" w:customStyle="1" w:styleId="09595F5E45E347A48BDC942D1C98259E">
    <w:name w:val="09595F5E45E347A48BDC942D1C98259E"/>
    <w:rsid w:val="00E961B3"/>
  </w:style>
  <w:style w:type="paragraph" w:customStyle="1" w:styleId="B48AF15828B04D3F8BDF941B8AB89840">
    <w:name w:val="B48AF15828B04D3F8BDF941B8AB89840"/>
    <w:rsid w:val="00E961B3"/>
  </w:style>
  <w:style w:type="paragraph" w:customStyle="1" w:styleId="8BAB2EEF4FCC47279126CD42F8765F4E">
    <w:name w:val="8BAB2EEF4FCC47279126CD42F8765F4E"/>
    <w:rsid w:val="00E961B3"/>
  </w:style>
  <w:style w:type="paragraph" w:customStyle="1" w:styleId="8F67B3D6FA0B4E1FB1A2CD647081DB4A">
    <w:name w:val="8F67B3D6FA0B4E1FB1A2CD647081DB4A"/>
    <w:rsid w:val="00E961B3"/>
  </w:style>
  <w:style w:type="paragraph" w:customStyle="1" w:styleId="BFB26342504B41EF83FDE27BE1E2AC20">
    <w:name w:val="BFB26342504B41EF83FDE27BE1E2AC20"/>
    <w:rsid w:val="00E961B3"/>
  </w:style>
  <w:style w:type="paragraph" w:customStyle="1" w:styleId="A4863B8ECE4348B99C2AF5C6ECB5E2B8">
    <w:name w:val="A4863B8ECE4348B99C2AF5C6ECB5E2B8"/>
    <w:rsid w:val="006D55D9"/>
  </w:style>
  <w:style w:type="paragraph" w:customStyle="1" w:styleId="E99D5B6391644446B07170A609279A25">
    <w:name w:val="E99D5B6391644446B07170A609279A25"/>
    <w:rsid w:val="006D55D9"/>
  </w:style>
  <w:style w:type="paragraph" w:customStyle="1" w:styleId="684C3550FE884421AD70965DCCE2B0CF">
    <w:name w:val="684C3550FE884421AD70965DCCE2B0CF"/>
    <w:rsid w:val="006D55D9"/>
  </w:style>
  <w:style w:type="paragraph" w:customStyle="1" w:styleId="50EE2E9102AF46F2A5A26163656A0392">
    <w:name w:val="50EE2E9102AF46F2A5A26163656A0392"/>
    <w:rsid w:val="006D55D9"/>
  </w:style>
  <w:style w:type="paragraph" w:customStyle="1" w:styleId="A19FF41DF58942AF81285C26E7B47401">
    <w:name w:val="A19FF41DF58942AF81285C26E7B47401"/>
    <w:rsid w:val="006D55D9"/>
  </w:style>
  <w:style w:type="paragraph" w:customStyle="1" w:styleId="15BE26FBD6F04DB38070BE65862FDC97">
    <w:name w:val="15BE26FBD6F04DB38070BE65862FDC97"/>
    <w:rsid w:val="006D55D9"/>
  </w:style>
  <w:style w:type="paragraph" w:customStyle="1" w:styleId="6405DCE70866430D9910B0986B4E368B">
    <w:name w:val="6405DCE70866430D9910B0986B4E368B"/>
    <w:rsid w:val="001A1446"/>
  </w:style>
  <w:style w:type="paragraph" w:customStyle="1" w:styleId="0282B6C76A3C4891929DD133B89AA2CB">
    <w:name w:val="0282B6C76A3C4891929DD133B89AA2CB"/>
    <w:rsid w:val="001A1446"/>
  </w:style>
  <w:style w:type="paragraph" w:customStyle="1" w:styleId="464B8F1300E6492F9E12D627EEC77AA3">
    <w:name w:val="464B8F1300E6492F9E12D627EEC77AA3"/>
    <w:rsid w:val="001A1446"/>
  </w:style>
  <w:style w:type="paragraph" w:customStyle="1" w:styleId="7E0DAB9844E941C58E7D266D8BA7078A">
    <w:name w:val="7E0DAB9844E941C58E7D266D8BA7078A"/>
    <w:rsid w:val="001A1446"/>
  </w:style>
  <w:style w:type="paragraph" w:customStyle="1" w:styleId="5141009BD56C4AC89AEBECB16CCBF299">
    <w:name w:val="5141009BD56C4AC89AEBECB16CCBF299"/>
    <w:rsid w:val="001A1446"/>
  </w:style>
  <w:style w:type="paragraph" w:customStyle="1" w:styleId="8A705FADD1444860897BA4AE70A4D9E3">
    <w:name w:val="8A705FADD1444860897BA4AE70A4D9E3"/>
    <w:rsid w:val="001A1446"/>
  </w:style>
  <w:style w:type="paragraph" w:customStyle="1" w:styleId="0C62AA6AAD314D72AF2DC1727FAFDBF0">
    <w:name w:val="0C62AA6AAD314D72AF2DC1727FAFDBF0"/>
    <w:rsid w:val="001A1446"/>
  </w:style>
  <w:style w:type="paragraph" w:customStyle="1" w:styleId="EF1F96CDFFA14FC4AA9F3BA17AC8B600">
    <w:name w:val="EF1F96CDFFA14FC4AA9F3BA17AC8B600"/>
    <w:rsid w:val="001A1446"/>
  </w:style>
  <w:style w:type="paragraph" w:customStyle="1" w:styleId="6ADC7AE68C1849A68310464666BBD0FF">
    <w:name w:val="6ADC7AE68C1849A68310464666BBD0FF"/>
    <w:rsid w:val="00023748"/>
    <w:pPr>
      <w:spacing w:after="200" w:line="276" w:lineRule="auto"/>
    </w:pPr>
  </w:style>
  <w:style w:type="paragraph" w:customStyle="1" w:styleId="D0376CB643A94521B13D91BE9DEC866D">
    <w:name w:val="D0376CB643A94521B13D91BE9DEC866D"/>
    <w:rsid w:val="00023748"/>
    <w:pPr>
      <w:spacing w:after="200" w:line="276" w:lineRule="auto"/>
    </w:pPr>
  </w:style>
  <w:style w:type="paragraph" w:customStyle="1" w:styleId="71B676A0E88944458A48D95FE60FE17E">
    <w:name w:val="71B676A0E88944458A48D95FE60FE17E"/>
    <w:rsid w:val="00023748"/>
    <w:pPr>
      <w:spacing w:after="200" w:line="276" w:lineRule="auto"/>
    </w:pPr>
  </w:style>
  <w:style w:type="paragraph" w:customStyle="1" w:styleId="BCF82DF021784FA5B54292416E2DB2C8">
    <w:name w:val="BCF82DF021784FA5B54292416E2DB2C8"/>
    <w:rsid w:val="00023748"/>
    <w:pPr>
      <w:spacing w:after="200" w:line="276" w:lineRule="auto"/>
    </w:pPr>
  </w:style>
  <w:style w:type="paragraph" w:customStyle="1" w:styleId="DF37C653D94440FEBEBD13E54118E9AB">
    <w:name w:val="DF37C653D94440FEBEBD13E54118E9AB"/>
    <w:rsid w:val="00023748"/>
    <w:pPr>
      <w:spacing w:after="200" w:line="276" w:lineRule="auto"/>
    </w:pPr>
  </w:style>
  <w:style w:type="paragraph" w:customStyle="1" w:styleId="AEA8B70FDD434332910283C71EB3091C">
    <w:name w:val="AEA8B70FDD434332910283C71EB3091C"/>
    <w:rsid w:val="00023748"/>
    <w:pPr>
      <w:spacing w:after="200" w:line="276" w:lineRule="auto"/>
    </w:pPr>
  </w:style>
  <w:style w:type="paragraph" w:customStyle="1" w:styleId="78121571C2274D19966D75A397FAA267">
    <w:name w:val="78121571C2274D19966D75A397FAA267"/>
    <w:rsid w:val="00023748"/>
    <w:pPr>
      <w:spacing w:after="200" w:line="276" w:lineRule="auto"/>
    </w:pPr>
  </w:style>
  <w:style w:type="paragraph" w:customStyle="1" w:styleId="30F80F10AE6F43168278BCEAFABA3739">
    <w:name w:val="30F80F10AE6F43168278BCEAFABA3739"/>
    <w:rsid w:val="00023748"/>
    <w:pPr>
      <w:spacing w:after="200" w:line="276" w:lineRule="auto"/>
    </w:pPr>
  </w:style>
  <w:style w:type="paragraph" w:customStyle="1" w:styleId="B328FB07BF104100B7123C661C777935">
    <w:name w:val="B328FB07BF104100B7123C661C777935"/>
    <w:rsid w:val="00023748"/>
    <w:pPr>
      <w:spacing w:after="200" w:line="276" w:lineRule="auto"/>
    </w:pPr>
  </w:style>
  <w:style w:type="paragraph" w:customStyle="1" w:styleId="4AAFE7D0427F434B92ED8F8FD10B5F40">
    <w:name w:val="4AAFE7D0427F434B92ED8F8FD10B5F40"/>
    <w:rsid w:val="00023748"/>
    <w:pPr>
      <w:spacing w:after="200" w:line="276" w:lineRule="auto"/>
    </w:pPr>
  </w:style>
  <w:style w:type="paragraph" w:customStyle="1" w:styleId="C92FB7DB35F844EF83C6883116E35221">
    <w:name w:val="C92FB7DB35F844EF83C6883116E35221"/>
    <w:rsid w:val="00023748"/>
    <w:pPr>
      <w:spacing w:after="200" w:line="276" w:lineRule="auto"/>
    </w:pPr>
  </w:style>
  <w:style w:type="paragraph" w:customStyle="1" w:styleId="3A28FAF354A8432199934A531E9366C7">
    <w:name w:val="3A28FAF354A8432199934A531E9366C7"/>
    <w:rsid w:val="00023748"/>
    <w:pPr>
      <w:spacing w:after="200" w:line="276" w:lineRule="auto"/>
    </w:pPr>
  </w:style>
  <w:style w:type="paragraph" w:customStyle="1" w:styleId="6E8E51C345094FDE86F44E307FDEDFDD">
    <w:name w:val="6E8E51C345094FDE86F44E307FDEDFDD"/>
    <w:rsid w:val="00023748"/>
    <w:pPr>
      <w:spacing w:after="200" w:line="276" w:lineRule="auto"/>
    </w:pPr>
  </w:style>
  <w:style w:type="paragraph" w:customStyle="1" w:styleId="257B10B5E1D840C887239BB0F3CD08F0">
    <w:name w:val="257B10B5E1D840C887239BB0F3CD08F0"/>
    <w:rsid w:val="00023748"/>
    <w:pPr>
      <w:spacing w:after="200" w:line="276" w:lineRule="auto"/>
    </w:pPr>
  </w:style>
  <w:style w:type="paragraph" w:customStyle="1" w:styleId="D9312CEC36884F33B9981A8F4EFE3F2F">
    <w:name w:val="D9312CEC36884F33B9981A8F4EFE3F2F"/>
    <w:rsid w:val="00023748"/>
    <w:pPr>
      <w:spacing w:after="200" w:line="276" w:lineRule="auto"/>
    </w:pPr>
  </w:style>
  <w:style w:type="paragraph" w:customStyle="1" w:styleId="96F8A833D3594E349CBFC38A50F37665">
    <w:name w:val="96F8A833D3594E349CBFC38A50F37665"/>
    <w:rsid w:val="00023748"/>
    <w:pPr>
      <w:spacing w:after="200" w:line="276" w:lineRule="auto"/>
    </w:pPr>
  </w:style>
  <w:style w:type="paragraph" w:customStyle="1" w:styleId="39DEA4ACBC264798AC969E29796BD7B3">
    <w:name w:val="39DEA4ACBC264798AC969E29796BD7B3"/>
    <w:rsid w:val="00023748"/>
    <w:pPr>
      <w:spacing w:after="200" w:line="276" w:lineRule="auto"/>
    </w:pPr>
  </w:style>
  <w:style w:type="paragraph" w:customStyle="1" w:styleId="5C614522562242908CEBD9E419592FEF">
    <w:name w:val="5C614522562242908CEBD9E419592FEF"/>
    <w:rsid w:val="00023748"/>
    <w:pPr>
      <w:spacing w:after="200" w:line="276" w:lineRule="auto"/>
    </w:pPr>
  </w:style>
  <w:style w:type="paragraph" w:customStyle="1" w:styleId="29B0876BA8434D33A6FEBCC88C1CE271">
    <w:name w:val="29B0876BA8434D33A6FEBCC88C1CE271"/>
    <w:rsid w:val="00023748"/>
    <w:pPr>
      <w:spacing w:after="200" w:line="276" w:lineRule="auto"/>
    </w:pPr>
  </w:style>
  <w:style w:type="paragraph" w:customStyle="1" w:styleId="F331777B28EE4095941FBE132DE47668">
    <w:name w:val="F331777B28EE4095941FBE132DE47668"/>
    <w:rsid w:val="00023748"/>
    <w:pPr>
      <w:spacing w:after="200" w:line="276" w:lineRule="auto"/>
    </w:pPr>
  </w:style>
  <w:style w:type="paragraph" w:customStyle="1" w:styleId="CE520FE355094B4A8D9344C0A5924D43">
    <w:name w:val="CE520FE355094B4A8D9344C0A5924D43"/>
    <w:rsid w:val="00023748"/>
    <w:pPr>
      <w:spacing w:after="200" w:line="276" w:lineRule="auto"/>
    </w:pPr>
  </w:style>
  <w:style w:type="paragraph" w:customStyle="1" w:styleId="B235EBA8F9EA4776B6B4370FEBCDE129">
    <w:name w:val="B235EBA8F9EA4776B6B4370FEBCDE129"/>
    <w:rsid w:val="00023748"/>
    <w:pPr>
      <w:spacing w:after="200" w:line="276" w:lineRule="auto"/>
    </w:pPr>
  </w:style>
  <w:style w:type="paragraph" w:customStyle="1" w:styleId="3595CB0256764F0B9D9BAD78214453DB">
    <w:name w:val="3595CB0256764F0B9D9BAD78214453DB"/>
    <w:rsid w:val="00023748"/>
    <w:pPr>
      <w:spacing w:after="200" w:line="276" w:lineRule="auto"/>
    </w:pPr>
  </w:style>
  <w:style w:type="paragraph" w:customStyle="1" w:styleId="B8DB876C0AA6449E8DD180E6ACC3773A">
    <w:name w:val="B8DB876C0AA6449E8DD180E6ACC3773A"/>
    <w:rsid w:val="00023748"/>
    <w:pPr>
      <w:spacing w:after="200" w:line="276" w:lineRule="auto"/>
    </w:pPr>
  </w:style>
  <w:style w:type="paragraph" w:customStyle="1" w:styleId="EF1A965DF8CC47BB96377B741E081F90">
    <w:name w:val="EF1A965DF8CC47BB96377B741E081F90"/>
    <w:rsid w:val="00023748"/>
    <w:pPr>
      <w:spacing w:after="200" w:line="276" w:lineRule="auto"/>
    </w:pPr>
  </w:style>
  <w:style w:type="paragraph" w:customStyle="1" w:styleId="ABB4F9B51FA94998945F9B1D6BCCFA0C">
    <w:name w:val="ABB4F9B51FA94998945F9B1D6BCCFA0C"/>
    <w:rsid w:val="00023748"/>
    <w:pPr>
      <w:spacing w:after="200" w:line="276" w:lineRule="auto"/>
    </w:pPr>
  </w:style>
  <w:style w:type="paragraph" w:customStyle="1" w:styleId="DEBBA6967D0B4F54960017038BD0D1D7">
    <w:name w:val="DEBBA6967D0B4F54960017038BD0D1D7"/>
    <w:rsid w:val="00023748"/>
    <w:pPr>
      <w:spacing w:after="200" w:line="276" w:lineRule="auto"/>
    </w:pPr>
  </w:style>
  <w:style w:type="paragraph" w:customStyle="1" w:styleId="398DAB141B7D4F51884BF5342D4D18FF">
    <w:name w:val="398DAB141B7D4F51884BF5342D4D18FF"/>
    <w:rsid w:val="00023748"/>
    <w:pPr>
      <w:spacing w:after="200" w:line="276" w:lineRule="auto"/>
    </w:pPr>
  </w:style>
  <w:style w:type="paragraph" w:customStyle="1" w:styleId="EBC8C8B403D04347A405988554001A6F">
    <w:name w:val="EBC8C8B403D04347A405988554001A6F"/>
    <w:rsid w:val="00023748"/>
    <w:pPr>
      <w:spacing w:after="200" w:line="276" w:lineRule="auto"/>
    </w:pPr>
  </w:style>
  <w:style w:type="paragraph" w:customStyle="1" w:styleId="BBFBAD56E6BA4070B8BF76662F230C09">
    <w:name w:val="BBFBAD56E6BA4070B8BF76662F230C09"/>
    <w:rsid w:val="00023748"/>
    <w:pPr>
      <w:spacing w:after="200" w:line="276" w:lineRule="auto"/>
    </w:pPr>
  </w:style>
  <w:style w:type="paragraph" w:customStyle="1" w:styleId="F0318E155B3045E4A8436464302A00D1">
    <w:name w:val="F0318E155B3045E4A8436464302A00D1"/>
    <w:rsid w:val="00023748"/>
    <w:pPr>
      <w:spacing w:after="200" w:line="276" w:lineRule="auto"/>
    </w:pPr>
  </w:style>
  <w:style w:type="paragraph" w:customStyle="1" w:styleId="D5D905B4AFAB4A4B98BE1BDEC102C7E5">
    <w:name w:val="D5D905B4AFAB4A4B98BE1BDEC102C7E5"/>
    <w:rsid w:val="00023748"/>
    <w:pPr>
      <w:spacing w:after="200" w:line="276" w:lineRule="auto"/>
    </w:pPr>
  </w:style>
  <w:style w:type="paragraph" w:customStyle="1" w:styleId="064A02259C8E4CA5BE9EB6A1787BD7AE">
    <w:name w:val="064A02259C8E4CA5BE9EB6A1787BD7AE"/>
    <w:rsid w:val="00023748"/>
    <w:pPr>
      <w:spacing w:after="200" w:line="276" w:lineRule="auto"/>
    </w:pPr>
  </w:style>
  <w:style w:type="paragraph" w:customStyle="1" w:styleId="1855D2DAFE65430CBA7B5043BD5D3866">
    <w:name w:val="1855D2DAFE65430CBA7B5043BD5D3866"/>
    <w:rsid w:val="00023748"/>
    <w:pPr>
      <w:spacing w:after="200" w:line="276" w:lineRule="auto"/>
    </w:pPr>
  </w:style>
  <w:style w:type="paragraph" w:customStyle="1" w:styleId="B70818F6E5814FB88A3C2911A4994314">
    <w:name w:val="B70818F6E5814FB88A3C2911A4994314"/>
    <w:rsid w:val="00023748"/>
    <w:pPr>
      <w:spacing w:after="200" w:line="276" w:lineRule="auto"/>
    </w:pPr>
  </w:style>
  <w:style w:type="paragraph" w:customStyle="1" w:styleId="95DD0CCB9B9F40438C39CE4B13B08C6B">
    <w:name w:val="95DD0CCB9B9F40438C39CE4B13B08C6B"/>
    <w:rsid w:val="00023748"/>
    <w:pPr>
      <w:spacing w:after="200" w:line="276" w:lineRule="auto"/>
    </w:pPr>
  </w:style>
  <w:style w:type="paragraph" w:customStyle="1" w:styleId="2BF1B41E737D49B592299DB20E52B08F">
    <w:name w:val="2BF1B41E737D49B592299DB20E52B08F"/>
    <w:rsid w:val="00023748"/>
    <w:pPr>
      <w:spacing w:after="200" w:line="276" w:lineRule="auto"/>
    </w:pPr>
  </w:style>
  <w:style w:type="paragraph" w:customStyle="1" w:styleId="BD0219E8013940189ADDD947E8458B4B">
    <w:name w:val="BD0219E8013940189ADDD947E8458B4B"/>
    <w:rsid w:val="00023748"/>
    <w:pPr>
      <w:spacing w:after="200" w:line="276" w:lineRule="auto"/>
    </w:pPr>
  </w:style>
  <w:style w:type="paragraph" w:customStyle="1" w:styleId="727BA4CA41444FCCACE628676203D8EE">
    <w:name w:val="727BA4CA41444FCCACE628676203D8EE"/>
    <w:rsid w:val="00023748"/>
    <w:pPr>
      <w:spacing w:after="200" w:line="276" w:lineRule="auto"/>
    </w:pPr>
  </w:style>
  <w:style w:type="paragraph" w:customStyle="1" w:styleId="96A110BD982C4EDE823A66843A9B70BB">
    <w:name w:val="96A110BD982C4EDE823A66843A9B70BB"/>
    <w:rsid w:val="00023748"/>
    <w:pPr>
      <w:spacing w:after="200" w:line="276" w:lineRule="auto"/>
    </w:pPr>
  </w:style>
  <w:style w:type="paragraph" w:customStyle="1" w:styleId="FE9B8D0FD2F647ADA0F9E275CDF81A64">
    <w:name w:val="FE9B8D0FD2F647ADA0F9E275CDF81A64"/>
    <w:rsid w:val="00023748"/>
    <w:pPr>
      <w:spacing w:after="200" w:line="276" w:lineRule="auto"/>
    </w:pPr>
  </w:style>
  <w:style w:type="paragraph" w:customStyle="1" w:styleId="4F64C8FB10374710A1CDFA536D42D074">
    <w:name w:val="4F64C8FB10374710A1CDFA536D42D074"/>
    <w:rsid w:val="00023748"/>
    <w:pPr>
      <w:spacing w:after="200" w:line="276" w:lineRule="auto"/>
    </w:pPr>
  </w:style>
  <w:style w:type="paragraph" w:customStyle="1" w:styleId="A70757E7AC62435B93E85D13216A7A4D">
    <w:name w:val="A70757E7AC62435B93E85D13216A7A4D"/>
    <w:rsid w:val="00023748"/>
    <w:pPr>
      <w:spacing w:after="200" w:line="276" w:lineRule="auto"/>
    </w:pPr>
  </w:style>
  <w:style w:type="paragraph" w:customStyle="1" w:styleId="1911AFE0367F44F0AD1B81AEC6BF5529">
    <w:name w:val="1911AFE0367F44F0AD1B81AEC6BF5529"/>
    <w:rsid w:val="00023748"/>
    <w:pPr>
      <w:spacing w:after="200" w:line="276" w:lineRule="auto"/>
    </w:pPr>
  </w:style>
  <w:style w:type="paragraph" w:customStyle="1" w:styleId="0D53F07FD6F54C86A6AECEAD8D64E369">
    <w:name w:val="0D53F07FD6F54C86A6AECEAD8D64E369"/>
    <w:rsid w:val="00023748"/>
    <w:pPr>
      <w:spacing w:after="200" w:line="276" w:lineRule="auto"/>
    </w:pPr>
  </w:style>
  <w:style w:type="paragraph" w:customStyle="1" w:styleId="23D21BD7A9B54E328A211AC9966D2EEF">
    <w:name w:val="23D21BD7A9B54E328A211AC9966D2EEF"/>
    <w:rsid w:val="00023748"/>
    <w:pPr>
      <w:spacing w:after="200" w:line="276" w:lineRule="auto"/>
    </w:pPr>
  </w:style>
  <w:style w:type="paragraph" w:customStyle="1" w:styleId="17F9AF001D6240BEAAF654F39CE92274">
    <w:name w:val="17F9AF001D6240BEAAF654F39CE92274"/>
    <w:rsid w:val="00023748"/>
    <w:pPr>
      <w:spacing w:after="200" w:line="276" w:lineRule="auto"/>
    </w:pPr>
  </w:style>
  <w:style w:type="paragraph" w:customStyle="1" w:styleId="198AFDFAE1914FAF98C3CE69401D0241">
    <w:name w:val="198AFDFAE1914FAF98C3CE69401D0241"/>
    <w:rsid w:val="00023748"/>
    <w:pPr>
      <w:spacing w:after="200" w:line="276" w:lineRule="auto"/>
    </w:pPr>
  </w:style>
  <w:style w:type="paragraph" w:customStyle="1" w:styleId="517078E602044941B7540D762A9B6F58">
    <w:name w:val="517078E602044941B7540D762A9B6F58"/>
    <w:rsid w:val="00023748"/>
    <w:pPr>
      <w:spacing w:after="200" w:line="276" w:lineRule="auto"/>
    </w:pPr>
  </w:style>
  <w:style w:type="paragraph" w:customStyle="1" w:styleId="23ECA0D18A8A4EF1880C7CF111D7BC2B">
    <w:name w:val="23ECA0D18A8A4EF1880C7CF111D7BC2B"/>
    <w:rsid w:val="00023748"/>
    <w:pPr>
      <w:spacing w:after="200" w:line="276" w:lineRule="auto"/>
    </w:pPr>
  </w:style>
  <w:style w:type="paragraph" w:customStyle="1" w:styleId="FC4EF31518004B518F9927641545AF80">
    <w:name w:val="FC4EF31518004B518F9927641545AF80"/>
    <w:rsid w:val="00023748"/>
    <w:pPr>
      <w:spacing w:after="200" w:line="276" w:lineRule="auto"/>
    </w:pPr>
  </w:style>
  <w:style w:type="paragraph" w:customStyle="1" w:styleId="AE0179EB9868420F94B2FD1F4043DC1E">
    <w:name w:val="AE0179EB9868420F94B2FD1F4043DC1E"/>
    <w:rsid w:val="00023748"/>
    <w:pPr>
      <w:spacing w:after="200" w:line="276" w:lineRule="auto"/>
    </w:pPr>
  </w:style>
  <w:style w:type="paragraph" w:customStyle="1" w:styleId="81D6668DC7BA4C1BAB17D903B6EF4EC1">
    <w:name w:val="81D6668DC7BA4C1BAB17D903B6EF4EC1"/>
    <w:rsid w:val="00023748"/>
    <w:pPr>
      <w:spacing w:after="200" w:line="276" w:lineRule="auto"/>
    </w:pPr>
  </w:style>
  <w:style w:type="paragraph" w:customStyle="1" w:styleId="A96B7AB586F247BFAF08345651BF34D0">
    <w:name w:val="A96B7AB586F247BFAF08345651BF34D0"/>
    <w:rsid w:val="00023748"/>
    <w:pPr>
      <w:spacing w:after="200" w:line="276" w:lineRule="auto"/>
    </w:pPr>
  </w:style>
  <w:style w:type="paragraph" w:customStyle="1" w:styleId="9608CDACF4334FB1B8A2409E62D649CB">
    <w:name w:val="9608CDACF4334FB1B8A2409E62D649CB"/>
    <w:rsid w:val="00023748"/>
    <w:pPr>
      <w:spacing w:after="200" w:line="276" w:lineRule="auto"/>
    </w:pPr>
  </w:style>
  <w:style w:type="paragraph" w:customStyle="1" w:styleId="A0DCFEB45124457B85F7597D7C94CBFE">
    <w:name w:val="A0DCFEB45124457B85F7597D7C94CBFE"/>
    <w:rsid w:val="00023748"/>
    <w:pPr>
      <w:spacing w:after="200" w:line="276" w:lineRule="auto"/>
    </w:pPr>
  </w:style>
  <w:style w:type="paragraph" w:customStyle="1" w:styleId="BA65F762DE194F33804D4E3928B2465F">
    <w:name w:val="BA65F762DE194F33804D4E3928B2465F"/>
    <w:rsid w:val="00023748"/>
    <w:pPr>
      <w:spacing w:after="200" w:line="276" w:lineRule="auto"/>
    </w:pPr>
  </w:style>
  <w:style w:type="paragraph" w:customStyle="1" w:styleId="5730A98DA44C412B9912CD4309CD1D3C">
    <w:name w:val="5730A98DA44C412B9912CD4309CD1D3C"/>
    <w:rsid w:val="00023748"/>
    <w:pPr>
      <w:spacing w:after="200" w:line="276" w:lineRule="auto"/>
    </w:pPr>
  </w:style>
  <w:style w:type="paragraph" w:customStyle="1" w:styleId="DD00C636E4F84B31A4BA2705E11F80A2">
    <w:name w:val="DD00C636E4F84B31A4BA2705E11F80A2"/>
    <w:rsid w:val="00023748"/>
    <w:pPr>
      <w:spacing w:after="200" w:line="276" w:lineRule="auto"/>
    </w:pPr>
  </w:style>
  <w:style w:type="paragraph" w:customStyle="1" w:styleId="5424EEC4A4F54C2082B334D65194AAC0">
    <w:name w:val="5424EEC4A4F54C2082B334D65194AAC0"/>
    <w:rsid w:val="00023748"/>
    <w:pPr>
      <w:spacing w:after="200" w:line="276" w:lineRule="auto"/>
    </w:pPr>
  </w:style>
  <w:style w:type="paragraph" w:customStyle="1" w:styleId="1971B75ECEE64AEDB059B4886E81C3D6">
    <w:name w:val="1971B75ECEE64AEDB059B4886E81C3D6"/>
    <w:rsid w:val="00023748"/>
    <w:pPr>
      <w:spacing w:after="200" w:line="276" w:lineRule="auto"/>
    </w:pPr>
  </w:style>
  <w:style w:type="paragraph" w:customStyle="1" w:styleId="B20AC49815584FCFA28CD58069E07703">
    <w:name w:val="B20AC49815584FCFA28CD58069E07703"/>
    <w:rsid w:val="00023748"/>
    <w:pPr>
      <w:spacing w:after="200" w:line="276" w:lineRule="auto"/>
    </w:pPr>
  </w:style>
  <w:style w:type="paragraph" w:customStyle="1" w:styleId="58A32F15D3E743D49BFF4F6039B027F6">
    <w:name w:val="58A32F15D3E743D49BFF4F6039B027F6"/>
    <w:rsid w:val="00023748"/>
    <w:pPr>
      <w:spacing w:after="200" w:line="276" w:lineRule="auto"/>
    </w:pPr>
  </w:style>
  <w:style w:type="paragraph" w:customStyle="1" w:styleId="2F639548524D45DE9981C8CB8558C618">
    <w:name w:val="2F639548524D45DE9981C8CB8558C618"/>
    <w:rsid w:val="00023748"/>
    <w:pPr>
      <w:spacing w:after="200" w:line="276" w:lineRule="auto"/>
    </w:pPr>
  </w:style>
  <w:style w:type="paragraph" w:customStyle="1" w:styleId="FE94AD2255D84A5EAD7C10EE2C02E411">
    <w:name w:val="FE94AD2255D84A5EAD7C10EE2C02E411"/>
    <w:rsid w:val="00023748"/>
    <w:pPr>
      <w:spacing w:after="200" w:line="276" w:lineRule="auto"/>
    </w:pPr>
  </w:style>
  <w:style w:type="paragraph" w:customStyle="1" w:styleId="FF684C9076BD4F20B20249D82DBC726A">
    <w:name w:val="FF684C9076BD4F20B20249D82DBC726A"/>
    <w:rsid w:val="00023748"/>
    <w:pPr>
      <w:spacing w:after="200" w:line="276" w:lineRule="auto"/>
    </w:pPr>
  </w:style>
  <w:style w:type="paragraph" w:customStyle="1" w:styleId="A11BAF63E4504E95AFF7669922171227">
    <w:name w:val="A11BAF63E4504E95AFF7669922171227"/>
    <w:rsid w:val="00023748"/>
    <w:pPr>
      <w:spacing w:after="200" w:line="276" w:lineRule="auto"/>
    </w:pPr>
  </w:style>
  <w:style w:type="paragraph" w:customStyle="1" w:styleId="A5E54D43DB974FB2BBD169379D3436CC">
    <w:name w:val="A5E54D43DB974FB2BBD169379D3436CC"/>
    <w:rsid w:val="00023748"/>
    <w:pPr>
      <w:spacing w:after="200" w:line="276" w:lineRule="auto"/>
    </w:pPr>
  </w:style>
  <w:style w:type="paragraph" w:customStyle="1" w:styleId="CAF93753BA8842C1B9C976DD8FE387B5">
    <w:name w:val="CAF93753BA8842C1B9C976DD8FE387B5"/>
    <w:rsid w:val="00023748"/>
    <w:pPr>
      <w:spacing w:after="200" w:line="276" w:lineRule="auto"/>
    </w:pPr>
  </w:style>
  <w:style w:type="paragraph" w:customStyle="1" w:styleId="4E1C2301EE134410BE3895C2B5BE0670">
    <w:name w:val="4E1C2301EE134410BE3895C2B5BE0670"/>
    <w:rsid w:val="00023748"/>
    <w:pPr>
      <w:spacing w:after="200" w:line="276" w:lineRule="auto"/>
    </w:pPr>
  </w:style>
  <w:style w:type="paragraph" w:customStyle="1" w:styleId="2566744782EE42BA915376B01E54EDC7">
    <w:name w:val="2566744782EE42BA915376B01E54EDC7"/>
    <w:rsid w:val="00023748"/>
    <w:pPr>
      <w:spacing w:after="200" w:line="276" w:lineRule="auto"/>
    </w:pPr>
  </w:style>
  <w:style w:type="paragraph" w:customStyle="1" w:styleId="1D5572E855EB4A099711AE91999FB256">
    <w:name w:val="1D5572E855EB4A099711AE91999FB256"/>
    <w:rsid w:val="00023748"/>
    <w:pPr>
      <w:spacing w:after="200" w:line="276" w:lineRule="auto"/>
    </w:pPr>
  </w:style>
  <w:style w:type="paragraph" w:customStyle="1" w:styleId="39F65C0FB3C3477FA2A7E37BFA9C41C5">
    <w:name w:val="39F65C0FB3C3477FA2A7E37BFA9C41C5"/>
    <w:rsid w:val="00023748"/>
    <w:pPr>
      <w:spacing w:after="200" w:line="276" w:lineRule="auto"/>
    </w:pPr>
  </w:style>
  <w:style w:type="paragraph" w:customStyle="1" w:styleId="3DE9057EB65B467381657F0048476E39">
    <w:name w:val="3DE9057EB65B467381657F0048476E39"/>
    <w:rsid w:val="00023748"/>
    <w:pPr>
      <w:spacing w:after="200" w:line="276" w:lineRule="auto"/>
    </w:pPr>
  </w:style>
  <w:style w:type="paragraph" w:customStyle="1" w:styleId="1EF6F0EA587A4A819188B26414D98903">
    <w:name w:val="1EF6F0EA587A4A819188B26414D98903"/>
    <w:rsid w:val="00023748"/>
    <w:pPr>
      <w:spacing w:after="200" w:line="276" w:lineRule="auto"/>
    </w:pPr>
  </w:style>
  <w:style w:type="paragraph" w:customStyle="1" w:styleId="48C2016D88104DD88B3D9A4C5F7818E1">
    <w:name w:val="48C2016D88104DD88B3D9A4C5F7818E1"/>
    <w:rsid w:val="00023748"/>
    <w:pPr>
      <w:spacing w:after="200" w:line="276" w:lineRule="auto"/>
    </w:pPr>
  </w:style>
  <w:style w:type="paragraph" w:customStyle="1" w:styleId="E6192AC301414A3EB8A03B763A70D171">
    <w:name w:val="E6192AC301414A3EB8A03B763A70D171"/>
    <w:rsid w:val="00023748"/>
    <w:pPr>
      <w:spacing w:after="200" w:line="276" w:lineRule="auto"/>
    </w:pPr>
  </w:style>
  <w:style w:type="paragraph" w:customStyle="1" w:styleId="EF3A519778814F55A66279A3FA860407">
    <w:name w:val="EF3A519778814F55A66279A3FA860407"/>
    <w:rsid w:val="00023748"/>
    <w:pPr>
      <w:spacing w:after="200" w:line="276" w:lineRule="auto"/>
    </w:pPr>
  </w:style>
  <w:style w:type="paragraph" w:customStyle="1" w:styleId="6D27E5BDEBB94C028E251A442860D867">
    <w:name w:val="6D27E5BDEBB94C028E251A442860D867"/>
    <w:rsid w:val="00023748"/>
    <w:pPr>
      <w:spacing w:after="200" w:line="276" w:lineRule="auto"/>
    </w:pPr>
  </w:style>
  <w:style w:type="paragraph" w:customStyle="1" w:styleId="57D21D3195FC4BB0AE8255B99C1B805B">
    <w:name w:val="57D21D3195FC4BB0AE8255B99C1B805B"/>
    <w:rsid w:val="00023748"/>
    <w:pPr>
      <w:spacing w:after="200" w:line="276" w:lineRule="auto"/>
    </w:pPr>
  </w:style>
  <w:style w:type="paragraph" w:customStyle="1" w:styleId="82176A4556B84E34A75ED5CA68298CF1">
    <w:name w:val="82176A4556B84E34A75ED5CA68298CF1"/>
    <w:rsid w:val="00023748"/>
    <w:pPr>
      <w:spacing w:after="200" w:line="276" w:lineRule="auto"/>
    </w:pPr>
  </w:style>
  <w:style w:type="paragraph" w:customStyle="1" w:styleId="A65FD2C0C7004AF3BF54D083A114CF3B">
    <w:name w:val="A65FD2C0C7004AF3BF54D083A114CF3B"/>
    <w:rsid w:val="00023748"/>
    <w:pPr>
      <w:spacing w:after="200" w:line="276" w:lineRule="auto"/>
    </w:pPr>
  </w:style>
  <w:style w:type="paragraph" w:customStyle="1" w:styleId="87472BC80D1E49DA89ADB13978F16597">
    <w:name w:val="87472BC80D1E49DA89ADB13978F16597"/>
    <w:rsid w:val="00023748"/>
    <w:pPr>
      <w:spacing w:after="200" w:line="276" w:lineRule="auto"/>
    </w:pPr>
  </w:style>
  <w:style w:type="paragraph" w:customStyle="1" w:styleId="FE2847768D0D412EBB5C31E82C1F1080">
    <w:name w:val="FE2847768D0D412EBB5C31E82C1F1080"/>
    <w:rsid w:val="00023748"/>
    <w:pPr>
      <w:spacing w:after="200" w:line="276" w:lineRule="auto"/>
    </w:pPr>
  </w:style>
  <w:style w:type="paragraph" w:customStyle="1" w:styleId="7FF23191C7FB46AD9C93E5ACC573AB16">
    <w:name w:val="7FF23191C7FB46AD9C93E5ACC573AB16"/>
    <w:rsid w:val="00023748"/>
    <w:pPr>
      <w:spacing w:after="200" w:line="276" w:lineRule="auto"/>
    </w:pPr>
  </w:style>
  <w:style w:type="paragraph" w:customStyle="1" w:styleId="3EDECA2584D04ACBA4CDB698DCDFE0F0">
    <w:name w:val="3EDECA2584D04ACBA4CDB698DCDFE0F0"/>
    <w:rsid w:val="00023748"/>
    <w:pPr>
      <w:spacing w:after="200" w:line="276" w:lineRule="auto"/>
    </w:pPr>
  </w:style>
  <w:style w:type="paragraph" w:customStyle="1" w:styleId="C757A145467340DE87FF23FC6C194878">
    <w:name w:val="C757A145467340DE87FF23FC6C194878"/>
    <w:rsid w:val="00023748"/>
    <w:pPr>
      <w:spacing w:after="200" w:line="276" w:lineRule="auto"/>
    </w:pPr>
  </w:style>
  <w:style w:type="paragraph" w:customStyle="1" w:styleId="DDFB1A219A5F44F28C485C9B6AE16129">
    <w:name w:val="DDFB1A219A5F44F28C485C9B6AE16129"/>
    <w:rsid w:val="00023748"/>
    <w:pPr>
      <w:spacing w:after="200" w:line="276" w:lineRule="auto"/>
    </w:pPr>
  </w:style>
  <w:style w:type="paragraph" w:customStyle="1" w:styleId="F26917B61B644B79B6EBD3ECF1B96F13">
    <w:name w:val="F26917B61B644B79B6EBD3ECF1B96F13"/>
    <w:rsid w:val="00023748"/>
    <w:pPr>
      <w:spacing w:after="200" w:line="276" w:lineRule="auto"/>
    </w:pPr>
  </w:style>
  <w:style w:type="paragraph" w:customStyle="1" w:styleId="41B151CB3D07483DA9F79A2B3923778B">
    <w:name w:val="41B151CB3D07483DA9F79A2B3923778B"/>
    <w:rsid w:val="00023748"/>
    <w:pPr>
      <w:spacing w:after="200" w:line="276" w:lineRule="auto"/>
    </w:pPr>
  </w:style>
  <w:style w:type="paragraph" w:customStyle="1" w:styleId="670CD4903DC04F55BCC22F70D99883B3">
    <w:name w:val="670CD4903DC04F55BCC22F70D99883B3"/>
    <w:rsid w:val="00023748"/>
    <w:pPr>
      <w:spacing w:after="200" w:line="276" w:lineRule="auto"/>
    </w:pPr>
  </w:style>
  <w:style w:type="paragraph" w:customStyle="1" w:styleId="8501FA49A2C849BE962BE4E044C1EDC8">
    <w:name w:val="8501FA49A2C849BE962BE4E044C1EDC8"/>
    <w:rsid w:val="00023748"/>
    <w:pPr>
      <w:spacing w:after="200" w:line="276" w:lineRule="auto"/>
    </w:pPr>
  </w:style>
  <w:style w:type="paragraph" w:customStyle="1" w:styleId="AC7D147FF94F4FD6ADD168CFF6FE9CC2">
    <w:name w:val="AC7D147FF94F4FD6ADD168CFF6FE9CC2"/>
    <w:rsid w:val="00023748"/>
    <w:pPr>
      <w:spacing w:after="200" w:line="276" w:lineRule="auto"/>
    </w:pPr>
  </w:style>
  <w:style w:type="paragraph" w:customStyle="1" w:styleId="F6EE2BF1ABF64FD4BCA0C460EE4250AC">
    <w:name w:val="F6EE2BF1ABF64FD4BCA0C460EE4250AC"/>
    <w:rsid w:val="00023748"/>
    <w:pPr>
      <w:spacing w:after="200" w:line="276" w:lineRule="auto"/>
    </w:pPr>
  </w:style>
  <w:style w:type="paragraph" w:customStyle="1" w:styleId="363ED91C03A04485A55BE62881A65F04">
    <w:name w:val="363ED91C03A04485A55BE62881A65F04"/>
    <w:rsid w:val="00023748"/>
    <w:pPr>
      <w:spacing w:after="200" w:line="276" w:lineRule="auto"/>
    </w:pPr>
  </w:style>
  <w:style w:type="paragraph" w:customStyle="1" w:styleId="31C263576B67489482B3350AFD07B1C5">
    <w:name w:val="31C263576B67489482B3350AFD07B1C5"/>
    <w:rsid w:val="00023748"/>
    <w:pPr>
      <w:spacing w:after="200" w:line="276" w:lineRule="auto"/>
    </w:pPr>
  </w:style>
  <w:style w:type="paragraph" w:customStyle="1" w:styleId="CBD43F7F56284AEDA25C981E6589FF9B">
    <w:name w:val="CBD43F7F56284AEDA25C981E6589FF9B"/>
    <w:rsid w:val="00023748"/>
    <w:pPr>
      <w:spacing w:after="200" w:line="276" w:lineRule="auto"/>
    </w:pPr>
  </w:style>
  <w:style w:type="paragraph" w:customStyle="1" w:styleId="0B004C5C244043CF869C45D20547A7A2">
    <w:name w:val="0B004C5C244043CF869C45D20547A7A2"/>
    <w:rsid w:val="00023748"/>
    <w:pPr>
      <w:spacing w:after="200" w:line="276" w:lineRule="auto"/>
    </w:pPr>
  </w:style>
  <w:style w:type="paragraph" w:customStyle="1" w:styleId="0D1CAF8B67434094B627AE9D2262E6FE">
    <w:name w:val="0D1CAF8B67434094B627AE9D2262E6FE"/>
    <w:rsid w:val="00023748"/>
    <w:pPr>
      <w:spacing w:after="200" w:line="276" w:lineRule="auto"/>
    </w:pPr>
  </w:style>
  <w:style w:type="paragraph" w:customStyle="1" w:styleId="2444FE0935144EDAB899384EFCDF6C88">
    <w:name w:val="2444FE0935144EDAB899384EFCDF6C88"/>
    <w:rsid w:val="00023748"/>
    <w:pPr>
      <w:spacing w:after="200" w:line="276" w:lineRule="auto"/>
    </w:pPr>
  </w:style>
  <w:style w:type="paragraph" w:customStyle="1" w:styleId="49B58929D4AA47DC9A836394B21908BA">
    <w:name w:val="49B58929D4AA47DC9A836394B21908BA"/>
    <w:rsid w:val="00023748"/>
    <w:pPr>
      <w:spacing w:after="200" w:line="276" w:lineRule="auto"/>
    </w:pPr>
  </w:style>
  <w:style w:type="paragraph" w:customStyle="1" w:styleId="6DFE31B5FDFC4E52B99DE0F7AAADCEC3">
    <w:name w:val="6DFE31B5FDFC4E52B99DE0F7AAADCEC3"/>
    <w:rsid w:val="00023748"/>
    <w:pPr>
      <w:spacing w:after="200" w:line="276" w:lineRule="auto"/>
    </w:pPr>
  </w:style>
  <w:style w:type="paragraph" w:customStyle="1" w:styleId="9B200DF036E343078B9819341FB6B084">
    <w:name w:val="9B200DF036E343078B9819341FB6B084"/>
    <w:rsid w:val="00023748"/>
    <w:pPr>
      <w:spacing w:after="200" w:line="276" w:lineRule="auto"/>
    </w:pPr>
  </w:style>
  <w:style w:type="paragraph" w:customStyle="1" w:styleId="C68798C3CABB4109AAABA2B4E8B88D54">
    <w:name w:val="C68798C3CABB4109AAABA2B4E8B88D54"/>
    <w:rsid w:val="00023748"/>
    <w:pPr>
      <w:spacing w:after="200" w:line="276" w:lineRule="auto"/>
    </w:pPr>
  </w:style>
  <w:style w:type="paragraph" w:customStyle="1" w:styleId="A5B8C3F23CDC45D4BC13A8E695CF217D">
    <w:name w:val="A5B8C3F23CDC45D4BC13A8E695CF217D"/>
    <w:rsid w:val="00023748"/>
    <w:pPr>
      <w:spacing w:after="200" w:line="276" w:lineRule="auto"/>
    </w:pPr>
  </w:style>
  <w:style w:type="paragraph" w:customStyle="1" w:styleId="0485971AAE07498C970B31F7A4780DD8">
    <w:name w:val="0485971AAE07498C970B31F7A4780DD8"/>
    <w:rsid w:val="00023748"/>
    <w:pPr>
      <w:spacing w:after="200" w:line="276" w:lineRule="auto"/>
    </w:pPr>
  </w:style>
  <w:style w:type="paragraph" w:customStyle="1" w:styleId="6D7817006562468683B87E60CBD09A86">
    <w:name w:val="6D7817006562468683B87E60CBD09A86"/>
    <w:rsid w:val="00023748"/>
    <w:pPr>
      <w:spacing w:after="200" w:line="276" w:lineRule="auto"/>
    </w:pPr>
  </w:style>
  <w:style w:type="paragraph" w:customStyle="1" w:styleId="7C9B410116E64955B37285C7C304436A">
    <w:name w:val="7C9B410116E64955B37285C7C304436A"/>
    <w:rsid w:val="00023748"/>
    <w:pPr>
      <w:spacing w:after="200" w:line="276" w:lineRule="auto"/>
    </w:pPr>
  </w:style>
  <w:style w:type="paragraph" w:customStyle="1" w:styleId="F51C52E0BAB44EFAADF099B1B1CD3770">
    <w:name w:val="F51C52E0BAB44EFAADF099B1B1CD3770"/>
    <w:rsid w:val="00023748"/>
    <w:pPr>
      <w:spacing w:after="200" w:line="276" w:lineRule="auto"/>
    </w:pPr>
  </w:style>
  <w:style w:type="paragraph" w:customStyle="1" w:styleId="9B6D258687D74E08A4EE240DE6F1613E">
    <w:name w:val="9B6D258687D74E08A4EE240DE6F1613E"/>
    <w:rsid w:val="00963A40"/>
    <w:pPr>
      <w:spacing w:after="200" w:line="276" w:lineRule="auto"/>
    </w:pPr>
  </w:style>
  <w:style w:type="paragraph" w:customStyle="1" w:styleId="EB7E1B1E48D64D74B6EC820777952359">
    <w:name w:val="EB7E1B1E48D64D74B6EC820777952359"/>
    <w:rsid w:val="00963A40"/>
    <w:pPr>
      <w:spacing w:after="200" w:line="276" w:lineRule="auto"/>
    </w:pPr>
  </w:style>
  <w:style w:type="paragraph" w:customStyle="1" w:styleId="88D4398BA3F0475FA6E7D85E2F3E6FFD">
    <w:name w:val="88D4398BA3F0475FA6E7D85E2F3E6FFD"/>
    <w:rsid w:val="00963A40"/>
    <w:pPr>
      <w:spacing w:after="200" w:line="276" w:lineRule="auto"/>
    </w:pPr>
  </w:style>
  <w:style w:type="paragraph" w:customStyle="1" w:styleId="C69828B226BF47E784A586A8D7CAEA38">
    <w:name w:val="C69828B226BF47E784A586A8D7CAEA38"/>
    <w:rsid w:val="00963A40"/>
    <w:pPr>
      <w:spacing w:after="200" w:line="276" w:lineRule="auto"/>
    </w:pPr>
  </w:style>
  <w:style w:type="paragraph" w:customStyle="1" w:styleId="7145B21A9C5B41E49008CEEB72B79F74">
    <w:name w:val="7145B21A9C5B41E49008CEEB72B79F74"/>
    <w:rsid w:val="00963A40"/>
    <w:pPr>
      <w:spacing w:after="200" w:line="276" w:lineRule="auto"/>
    </w:pPr>
  </w:style>
  <w:style w:type="paragraph" w:customStyle="1" w:styleId="3D6A9ED83A3B485F99DB5B7BA958A169">
    <w:name w:val="3D6A9ED83A3B485F99DB5B7BA958A169"/>
    <w:rsid w:val="00963A40"/>
    <w:pPr>
      <w:spacing w:after="200" w:line="276" w:lineRule="auto"/>
    </w:pPr>
  </w:style>
  <w:style w:type="paragraph" w:customStyle="1" w:styleId="18375B1BDFB14D09A5FB359FD085F7CE">
    <w:name w:val="18375B1BDFB14D09A5FB359FD085F7CE"/>
    <w:rsid w:val="00963A40"/>
    <w:pPr>
      <w:spacing w:after="200" w:line="276" w:lineRule="auto"/>
    </w:pPr>
  </w:style>
  <w:style w:type="paragraph" w:customStyle="1" w:styleId="5B219E7C447449B996E94491D92D0D38">
    <w:name w:val="5B219E7C447449B996E94491D92D0D38"/>
    <w:rsid w:val="00963A40"/>
    <w:pPr>
      <w:spacing w:after="200" w:line="276" w:lineRule="auto"/>
    </w:pPr>
  </w:style>
  <w:style w:type="paragraph" w:customStyle="1" w:styleId="48833F29C0B846D585A486827FEE1D8E">
    <w:name w:val="48833F29C0B846D585A486827FEE1D8E"/>
    <w:rsid w:val="00963A40"/>
    <w:pPr>
      <w:spacing w:after="200" w:line="276" w:lineRule="auto"/>
    </w:pPr>
  </w:style>
  <w:style w:type="paragraph" w:customStyle="1" w:styleId="15BAB8B454F2405A9C487CD97F6412EE">
    <w:name w:val="15BAB8B454F2405A9C487CD97F6412EE"/>
    <w:rsid w:val="00963A40"/>
    <w:pPr>
      <w:spacing w:after="200" w:line="276" w:lineRule="auto"/>
    </w:pPr>
  </w:style>
  <w:style w:type="paragraph" w:customStyle="1" w:styleId="33743E44841942BE9FB4CC8CB4265C09">
    <w:name w:val="33743E44841942BE9FB4CC8CB4265C09"/>
    <w:rsid w:val="00963A40"/>
    <w:pPr>
      <w:spacing w:after="200" w:line="276" w:lineRule="auto"/>
    </w:pPr>
  </w:style>
  <w:style w:type="paragraph" w:customStyle="1" w:styleId="52902D8D71A74C26AA52B3FD65083A5E">
    <w:name w:val="52902D8D71A74C26AA52B3FD65083A5E"/>
    <w:rsid w:val="00963A40"/>
    <w:pPr>
      <w:spacing w:after="200" w:line="276" w:lineRule="auto"/>
    </w:pPr>
  </w:style>
  <w:style w:type="paragraph" w:customStyle="1" w:styleId="1D2B461A6839430291DE9ECDCD055596">
    <w:name w:val="1D2B461A6839430291DE9ECDCD055596"/>
    <w:rsid w:val="00963A40"/>
    <w:pPr>
      <w:spacing w:after="200" w:line="276" w:lineRule="auto"/>
    </w:pPr>
  </w:style>
  <w:style w:type="paragraph" w:customStyle="1" w:styleId="588CF6E78DD147B391791767DF1FC3EB">
    <w:name w:val="588CF6E78DD147B391791767DF1FC3EB"/>
    <w:rsid w:val="00963A40"/>
    <w:pPr>
      <w:spacing w:after="200" w:line="276" w:lineRule="auto"/>
    </w:pPr>
  </w:style>
  <w:style w:type="paragraph" w:customStyle="1" w:styleId="A0A74BFDF1D74261A0AC89D3BF63D196">
    <w:name w:val="A0A74BFDF1D74261A0AC89D3BF63D196"/>
    <w:rsid w:val="00963A40"/>
    <w:pPr>
      <w:spacing w:after="200" w:line="276" w:lineRule="auto"/>
    </w:pPr>
  </w:style>
  <w:style w:type="paragraph" w:customStyle="1" w:styleId="A741F9A19AC54E899EB28414884652E6">
    <w:name w:val="A741F9A19AC54E899EB28414884652E6"/>
    <w:rsid w:val="00963A40"/>
    <w:pPr>
      <w:spacing w:after="200" w:line="276" w:lineRule="auto"/>
    </w:pPr>
  </w:style>
  <w:style w:type="paragraph" w:customStyle="1" w:styleId="F05D733B4F6B487D89F75C61093C7244">
    <w:name w:val="F05D733B4F6B487D89F75C61093C7244"/>
    <w:rsid w:val="00963A40"/>
    <w:pPr>
      <w:spacing w:after="200" w:line="276" w:lineRule="auto"/>
    </w:pPr>
  </w:style>
  <w:style w:type="paragraph" w:customStyle="1" w:styleId="0AF45D0946D84C71A23901FFAD34B1C5">
    <w:name w:val="0AF45D0946D84C71A23901FFAD34B1C5"/>
    <w:rsid w:val="00963A40"/>
    <w:pPr>
      <w:spacing w:after="200" w:line="276" w:lineRule="auto"/>
    </w:pPr>
  </w:style>
  <w:style w:type="paragraph" w:customStyle="1" w:styleId="42F0EEAF592C44A5A42845F675E4EB2E">
    <w:name w:val="42F0EEAF592C44A5A42845F675E4EB2E"/>
    <w:rsid w:val="00BC7E96"/>
  </w:style>
  <w:style w:type="paragraph" w:customStyle="1" w:styleId="82CC2950B1FC458B88EB3D5429F4FE4B">
    <w:name w:val="82CC2950B1FC458B88EB3D5429F4FE4B"/>
    <w:rsid w:val="00E96850"/>
  </w:style>
  <w:style w:type="paragraph" w:customStyle="1" w:styleId="D6988C303C854FECA493E86A1E84D3E9">
    <w:name w:val="D6988C303C854FECA493E86A1E84D3E9"/>
    <w:rsid w:val="00E968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2AB04253213F4D9BB80CC8B1E22498" ma:contentTypeVersion="0" ma:contentTypeDescription="Create a new document." ma:contentTypeScope="" ma:versionID="900a0c4c4ac4606ca72b59ebd305a302">
  <xsd:schema xmlns:xsd="http://www.w3.org/2001/XMLSchema" xmlns:xs="http://www.w3.org/2001/XMLSchema" xmlns:p="http://schemas.microsoft.com/office/2006/metadata/properties" targetNamespace="http://schemas.microsoft.com/office/2006/metadata/properties" ma:root="true" ma:fieldsID="a46a5732bef3d9b5f1ebe15e90839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C9384-44C5-4993-B728-D8D03255A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86AF9F-2882-4BC4-A1A8-639F32963F43}">
  <ds:schemaRefs>
    <ds:schemaRef ds:uri="http://schemas.microsoft.com/office/2006/metadata/longProperties"/>
  </ds:schemaRefs>
</ds:datastoreItem>
</file>

<file path=customXml/itemProps3.xml><?xml version="1.0" encoding="utf-8"?>
<ds:datastoreItem xmlns:ds="http://schemas.openxmlformats.org/officeDocument/2006/customXml" ds:itemID="{49AF682B-935A-4511-B6C9-C165A6FCE2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F63155-DE66-442C-86F1-134EAB40ED43}">
  <ds:schemaRefs>
    <ds:schemaRef ds:uri="http://schemas.microsoft.com/sharepoint/v3/contenttype/forms"/>
  </ds:schemaRefs>
</ds:datastoreItem>
</file>

<file path=customXml/itemProps5.xml><?xml version="1.0" encoding="utf-8"?>
<ds:datastoreItem xmlns:ds="http://schemas.openxmlformats.org/officeDocument/2006/customXml" ds:itemID="{3E9B49C8-0B6B-4C6A-B8E8-E4EB5AE1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VocEd_ASMG_v11.dotm</Template>
  <TotalTime>0</TotalTime>
  <Pages>25</Pages>
  <Words>4475</Words>
  <Characters>25513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Bluefire Corporation</Company>
  <LinksUpToDate>false</LinksUpToDate>
  <CharactersWithSpaces>29929</CharactersWithSpaces>
  <SharedDoc>false</SharedDoc>
  <HLinks>
    <vt:vector size="12" baseType="variant">
      <vt:variant>
        <vt:i4>6291513</vt:i4>
      </vt:variant>
      <vt:variant>
        <vt:i4>72</vt:i4>
      </vt:variant>
      <vt:variant>
        <vt:i4>0</vt:i4>
      </vt:variant>
      <vt:variant>
        <vt:i4>5</vt:i4>
      </vt:variant>
      <vt:variant>
        <vt:lpwstr>http://www.canstar.com.au/</vt:lpwstr>
      </vt:variant>
      <vt:variant>
        <vt:lpwstr/>
      </vt:variant>
      <vt:variant>
        <vt:i4>8126519</vt:i4>
      </vt:variant>
      <vt:variant>
        <vt:i4>69</vt:i4>
      </vt:variant>
      <vt:variant>
        <vt:i4>0</vt:i4>
      </vt:variant>
      <vt:variant>
        <vt:i4>5</vt:i4>
      </vt:variant>
      <vt:variant>
        <vt:lpwstr>http://www.morningstar.com.au/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Selina Stanbridge</dc:creator>
  <cp:lastModifiedBy>pradeep Prabhu</cp:lastModifiedBy>
  <cp:revision>2</cp:revision>
  <cp:lastPrinted>2017-11-20T08:40:00Z</cp:lastPrinted>
  <dcterms:created xsi:type="dcterms:W3CDTF">2018-07-19T03:20:00Z</dcterms:created>
  <dcterms:modified xsi:type="dcterms:W3CDTF">2018-07-19T03:20:00Z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0x010100042AB04253213F4D9BB80CC8B1E22498</vt:lpwstr>
  </property>
  <property fmtid="{D5CDD505-2E9C-101B-9397-08002B2CF9AE}" pid="4" name="IsMyDocuments">
    <vt:lpwstr>1</vt:lpwstr>
  </property>
</Properties>
</file>